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6C328" w14:textId="77777777" w:rsidR="001F388B" w:rsidRDefault="001F388B" w:rsidP="001F388B">
      <w:pPr>
        <w:pStyle w:val="Default"/>
      </w:pPr>
      <w:bookmarkStart w:id="0" w:name="_Ref190237808"/>
    </w:p>
    <w:p w14:paraId="7E09BA02" w14:textId="77777777" w:rsidR="00662AA2" w:rsidRDefault="00662AA2" w:rsidP="00662AA2">
      <w:pPr>
        <w:pStyle w:val="Default"/>
        <w:rPr>
          <w:color w:val="auto"/>
        </w:rPr>
      </w:pPr>
      <w:r w:rsidRPr="0009771A">
        <w:rPr>
          <w:b/>
          <w:bCs/>
          <w:sz w:val="40"/>
          <w:szCs w:val="40"/>
          <w:highlight w:val="lightGray"/>
        </w:rPr>
        <w:t>Concept</w:t>
      </w:r>
      <w:r>
        <w:rPr>
          <w:b/>
          <w:bCs/>
          <w:sz w:val="40"/>
          <w:szCs w:val="40"/>
        </w:rPr>
        <w:t xml:space="preserve"> </w:t>
      </w:r>
      <w:r w:rsidR="00A74486">
        <w:rPr>
          <w:b/>
          <w:bCs/>
          <w:sz w:val="40"/>
          <w:szCs w:val="40"/>
        </w:rPr>
        <w:t>Overeenkomst</w:t>
      </w:r>
    </w:p>
    <w:p w14:paraId="5631CED1" w14:textId="77777777" w:rsidR="00662AA2" w:rsidRDefault="00662AA2" w:rsidP="00662AA2">
      <w:pPr>
        <w:pStyle w:val="Default"/>
        <w:rPr>
          <w:color w:val="auto"/>
        </w:rPr>
      </w:pPr>
    </w:p>
    <w:p w14:paraId="4FD81DF0" w14:textId="77777777" w:rsidR="002310BE" w:rsidRDefault="002310BE" w:rsidP="002310BE">
      <w:pPr>
        <w:pStyle w:val="Default"/>
        <w:rPr>
          <w:b/>
          <w:bCs/>
          <w:sz w:val="40"/>
          <w:szCs w:val="40"/>
        </w:rPr>
      </w:pPr>
      <w:r w:rsidRPr="0076705F">
        <w:rPr>
          <w:b/>
          <w:bCs/>
          <w:sz w:val="40"/>
          <w:szCs w:val="40"/>
        </w:rPr>
        <w:t xml:space="preserve">AI </w:t>
      </w:r>
      <w:r w:rsidR="004B5C68">
        <w:rPr>
          <w:b/>
          <w:bCs/>
          <w:sz w:val="40"/>
          <w:szCs w:val="40"/>
        </w:rPr>
        <w:t>2020-0081</w:t>
      </w:r>
      <w:r w:rsidRPr="0076705F">
        <w:rPr>
          <w:b/>
          <w:bCs/>
          <w:sz w:val="40"/>
          <w:szCs w:val="40"/>
        </w:rPr>
        <w:t xml:space="preserve"> SLA Reiniging evenementen</w:t>
      </w:r>
    </w:p>
    <w:p w14:paraId="31015D40" w14:textId="77777777" w:rsidR="00DA14B8" w:rsidRPr="00DA14B8" w:rsidRDefault="00DA14B8" w:rsidP="002310BE">
      <w:pPr>
        <w:pStyle w:val="Default"/>
        <w:rPr>
          <w:bCs/>
          <w:sz w:val="40"/>
          <w:szCs w:val="40"/>
        </w:rPr>
      </w:pPr>
      <w:r w:rsidRPr="00DA14B8">
        <w:rPr>
          <w:bCs/>
          <w:sz w:val="40"/>
          <w:szCs w:val="40"/>
        </w:rPr>
        <w:t xml:space="preserve">Perceel </w:t>
      </w:r>
      <w:r w:rsidRPr="00DA14B8">
        <w:rPr>
          <w:bCs/>
          <w:sz w:val="40"/>
          <w:szCs w:val="40"/>
          <w:highlight w:val="yellow"/>
        </w:rPr>
        <w:t>XX</w:t>
      </w:r>
      <w:bookmarkStart w:id="1" w:name="_GoBack"/>
      <w:bookmarkEnd w:id="1"/>
    </w:p>
    <w:p w14:paraId="1C632AA8" w14:textId="77777777" w:rsidR="00420DEB" w:rsidRPr="0076705F" w:rsidRDefault="00420DEB" w:rsidP="00697994">
      <w:pPr>
        <w:pStyle w:val="Default"/>
        <w:rPr>
          <w:b/>
          <w:sz w:val="40"/>
          <w:szCs w:val="40"/>
        </w:rPr>
      </w:pPr>
    </w:p>
    <w:p w14:paraId="236830AC" w14:textId="77777777" w:rsidR="00420DEB" w:rsidRPr="0076705F" w:rsidRDefault="00420DEB" w:rsidP="00697994">
      <w:pPr>
        <w:pStyle w:val="Default"/>
        <w:rPr>
          <w:b/>
          <w:sz w:val="40"/>
          <w:szCs w:val="40"/>
        </w:rPr>
      </w:pPr>
    </w:p>
    <w:p w14:paraId="6F1FEE74" w14:textId="77777777" w:rsidR="00F43915" w:rsidRPr="0076705F" w:rsidRDefault="00F43915" w:rsidP="00697994">
      <w:pPr>
        <w:pStyle w:val="Default"/>
        <w:rPr>
          <w:b/>
          <w:sz w:val="40"/>
          <w:szCs w:val="40"/>
        </w:rPr>
      </w:pPr>
    </w:p>
    <w:p w14:paraId="370BCC48" w14:textId="77777777" w:rsidR="00F43915" w:rsidRPr="0076705F" w:rsidRDefault="00F43915" w:rsidP="00697994">
      <w:pPr>
        <w:pStyle w:val="Default"/>
        <w:rPr>
          <w:b/>
          <w:sz w:val="40"/>
          <w:szCs w:val="40"/>
        </w:rPr>
      </w:pPr>
    </w:p>
    <w:p w14:paraId="5AA8AE9C" w14:textId="77777777" w:rsidR="00F43915" w:rsidRPr="0076705F" w:rsidRDefault="00F43915" w:rsidP="00697994">
      <w:pPr>
        <w:pStyle w:val="Default"/>
        <w:rPr>
          <w:b/>
          <w:sz w:val="40"/>
          <w:szCs w:val="40"/>
        </w:rPr>
      </w:pPr>
    </w:p>
    <w:p w14:paraId="143F8951" w14:textId="77777777" w:rsidR="00F43915" w:rsidRPr="0076705F" w:rsidRDefault="00F43915" w:rsidP="00697994">
      <w:pPr>
        <w:pStyle w:val="Default"/>
        <w:rPr>
          <w:b/>
          <w:sz w:val="40"/>
          <w:szCs w:val="40"/>
        </w:rPr>
      </w:pPr>
    </w:p>
    <w:p w14:paraId="64839874" w14:textId="77777777" w:rsidR="00F43915" w:rsidRPr="00E0542A" w:rsidRDefault="00F43915" w:rsidP="00697994">
      <w:pPr>
        <w:pStyle w:val="Default"/>
        <w:rPr>
          <w:b/>
          <w:sz w:val="21"/>
          <w:szCs w:val="21"/>
        </w:rPr>
      </w:pPr>
    </w:p>
    <w:p w14:paraId="277C848A" w14:textId="51D1B6F5" w:rsidR="002310BE" w:rsidRPr="00E0542A" w:rsidRDefault="00A044E2" w:rsidP="002310BE">
      <w:pPr>
        <w:tabs>
          <w:tab w:val="left" w:pos="1980"/>
        </w:tabs>
        <w:ind w:left="0"/>
        <w:rPr>
          <w:rFonts w:ascii="Corbel" w:hAnsi="Corbel"/>
          <w:sz w:val="21"/>
          <w:szCs w:val="21"/>
        </w:rPr>
      </w:pPr>
      <w:r w:rsidRPr="00E0542A">
        <w:rPr>
          <w:rFonts w:ascii="Corbel" w:hAnsi="Corbel"/>
          <w:sz w:val="21"/>
          <w:szCs w:val="21"/>
        </w:rPr>
        <w:t xml:space="preserve">Reinigen </w:t>
      </w:r>
      <w:r w:rsidR="002310BE" w:rsidRPr="00E0542A">
        <w:rPr>
          <w:rFonts w:ascii="Corbel" w:hAnsi="Corbel"/>
          <w:sz w:val="21"/>
          <w:szCs w:val="21"/>
        </w:rPr>
        <w:t>van openbare ruimte en het plaatsen, ledigen</w:t>
      </w:r>
      <w:r w:rsidR="00A6649E" w:rsidRPr="00E0542A">
        <w:rPr>
          <w:rFonts w:ascii="Corbel" w:hAnsi="Corbel"/>
          <w:sz w:val="21"/>
          <w:szCs w:val="21"/>
        </w:rPr>
        <w:t xml:space="preserve"> en verwijderen van afvalbakken </w:t>
      </w:r>
    </w:p>
    <w:p w14:paraId="6EF57946" w14:textId="77777777" w:rsidR="00F43915" w:rsidRDefault="00F43915" w:rsidP="00697994">
      <w:pPr>
        <w:pStyle w:val="Default"/>
        <w:rPr>
          <w:b/>
          <w:sz w:val="40"/>
          <w:szCs w:val="40"/>
        </w:rPr>
      </w:pPr>
    </w:p>
    <w:p w14:paraId="5A3A55C9" w14:textId="77777777" w:rsidR="00420DEB" w:rsidRDefault="00420DEB" w:rsidP="00697994">
      <w:pPr>
        <w:pStyle w:val="Default"/>
        <w:rPr>
          <w:b/>
          <w:sz w:val="40"/>
          <w:szCs w:val="40"/>
        </w:rPr>
      </w:pPr>
    </w:p>
    <w:p w14:paraId="0AF9D478" w14:textId="77777777" w:rsidR="00044E2C" w:rsidRDefault="00044E2C" w:rsidP="00662AA2">
      <w:pPr>
        <w:pStyle w:val="Default"/>
        <w:rPr>
          <w:rFonts w:ascii="MetaBookLF-Roman" w:hAnsi="MetaBookLF-Roman" w:cs="Times New Roman"/>
          <w:color w:val="auto"/>
          <w:sz w:val="20"/>
          <w:szCs w:val="20"/>
        </w:rPr>
      </w:pPr>
    </w:p>
    <w:p w14:paraId="2D58A7E8" w14:textId="77777777" w:rsidR="00044E2C" w:rsidRDefault="00044E2C" w:rsidP="00662AA2">
      <w:pPr>
        <w:pStyle w:val="Default"/>
        <w:rPr>
          <w:rFonts w:ascii="MetaBookLF-Roman" w:hAnsi="MetaBookLF-Roman" w:cs="Times New Roman"/>
          <w:color w:val="auto"/>
          <w:sz w:val="20"/>
          <w:szCs w:val="20"/>
        </w:rPr>
      </w:pPr>
    </w:p>
    <w:p w14:paraId="3D2E3E7B" w14:textId="77777777" w:rsidR="00044E2C" w:rsidRDefault="00044E2C" w:rsidP="00662AA2">
      <w:pPr>
        <w:pStyle w:val="Default"/>
        <w:rPr>
          <w:rFonts w:ascii="MetaBookLF-Roman" w:hAnsi="MetaBookLF-Roman" w:cs="Times New Roman"/>
          <w:color w:val="auto"/>
          <w:sz w:val="20"/>
          <w:szCs w:val="20"/>
        </w:rPr>
      </w:pPr>
    </w:p>
    <w:p w14:paraId="321FCE4D" w14:textId="77777777" w:rsidR="00662AA2" w:rsidRDefault="00662AA2" w:rsidP="00662AA2">
      <w:pPr>
        <w:pStyle w:val="Default"/>
        <w:rPr>
          <w:rFonts w:ascii="MetaBookLF-Roman" w:hAnsi="MetaBookLF-Roman" w:cs="Times New Roman"/>
          <w:color w:val="auto"/>
          <w:sz w:val="20"/>
          <w:szCs w:val="20"/>
        </w:rPr>
      </w:pPr>
    </w:p>
    <w:p w14:paraId="093A1CBE" w14:textId="77777777" w:rsidR="00662AA2" w:rsidRDefault="00662AA2" w:rsidP="00662AA2">
      <w:pPr>
        <w:pStyle w:val="Lijstalinea"/>
        <w:spacing w:line="280" w:lineRule="atLeast"/>
        <w:ind w:left="0"/>
      </w:pPr>
    </w:p>
    <w:p w14:paraId="156D646A" w14:textId="77777777" w:rsidR="0009771A" w:rsidRDefault="0009771A" w:rsidP="00662AA2">
      <w:pPr>
        <w:pStyle w:val="Lijstalinea"/>
        <w:spacing w:line="280" w:lineRule="atLeast"/>
        <w:ind w:left="0"/>
      </w:pPr>
    </w:p>
    <w:p w14:paraId="20B2039C" w14:textId="77777777" w:rsidR="0009771A" w:rsidRDefault="0009771A" w:rsidP="00662AA2">
      <w:pPr>
        <w:pStyle w:val="Lijstalinea"/>
        <w:spacing w:line="280" w:lineRule="atLeast"/>
        <w:ind w:left="0"/>
      </w:pPr>
    </w:p>
    <w:p w14:paraId="68414DFD" w14:textId="77777777" w:rsidR="0009771A" w:rsidRDefault="0009771A" w:rsidP="00662AA2">
      <w:pPr>
        <w:pStyle w:val="Lijstalinea"/>
        <w:spacing w:line="280" w:lineRule="atLeast"/>
        <w:ind w:left="0"/>
      </w:pPr>
    </w:p>
    <w:p w14:paraId="2C59C657" w14:textId="77777777" w:rsidR="0009771A" w:rsidRDefault="0009771A" w:rsidP="00662AA2">
      <w:pPr>
        <w:pStyle w:val="Lijstalinea"/>
        <w:spacing w:line="280" w:lineRule="atLeast"/>
        <w:ind w:left="0"/>
      </w:pPr>
    </w:p>
    <w:p w14:paraId="0B1AD2DF" w14:textId="77777777" w:rsidR="00A06D5F" w:rsidRDefault="00A06D5F" w:rsidP="00662AA2">
      <w:pPr>
        <w:pStyle w:val="Lijstalinea"/>
        <w:spacing w:line="280" w:lineRule="atLeast"/>
        <w:ind w:left="0"/>
      </w:pPr>
    </w:p>
    <w:p w14:paraId="1F1871A2" w14:textId="77777777" w:rsidR="00A06D5F" w:rsidRDefault="00A06D5F" w:rsidP="00662AA2">
      <w:pPr>
        <w:pStyle w:val="Lijstalinea"/>
        <w:spacing w:line="280" w:lineRule="atLeast"/>
        <w:ind w:left="0"/>
      </w:pPr>
    </w:p>
    <w:p w14:paraId="07CC054F" w14:textId="77777777" w:rsidR="00A06D5F" w:rsidRDefault="00A06D5F" w:rsidP="00662AA2">
      <w:pPr>
        <w:pStyle w:val="Lijstalinea"/>
        <w:spacing w:line="280" w:lineRule="atLeast"/>
        <w:ind w:left="0"/>
      </w:pPr>
    </w:p>
    <w:p w14:paraId="38F456AE" w14:textId="77777777" w:rsidR="00A06D5F" w:rsidRDefault="00A06D5F" w:rsidP="00662AA2">
      <w:pPr>
        <w:pStyle w:val="Lijstalinea"/>
        <w:spacing w:line="280" w:lineRule="atLeast"/>
        <w:ind w:left="0"/>
      </w:pPr>
    </w:p>
    <w:p w14:paraId="10AE26C8" w14:textId="77777777" w:rsidR="0009771A" w:rsidRDefault="0009771A" w:rsidP="00662AA2">
      <w:pPr>
        <w:pStyle w:val="Lijstalinea"/>
        <w:spacing w:line="280" w:lineRule="atLeast"/>
        <w:ind w:left="0"/>
      </w:pPr>
    </w:p>
    <w:p w14:paraId="04128AC5" w14:textId="77777777" w:rsidR="00662AA2" w:rsidRDefault="00662AA2" w:rsidP="00662AA2">
      <w:pPr>
        <w:pStyle w:val="Lijstalinea"/>
        <w:spacing w:line="280" w:lineRule="atLeast"/>
        <w:ind w:left="0"/>
      </w:pPr>
    </w:p>
    <w:p w14:paraId="56625F50" w14:textId="77777777" w:rsidR="008C4CF7" w:rsidRDefault="008C4CF7" w:rsidP="00662AA2">
      <w:pPr>
        <w:pStyle w:val="Lijstalinea"/>
        <w:spacing w:line="280" w:lineRule="atLeast"/>
        <w:ind w:left="0"/>
      </w:pPr>
    </w:p>
    <w:p w14:paraId="16EF5F4D" w14:textId="77777777" w:rsidR="008C4CF7" w:rsidRDefault="008C4CF7" w:rsidP="00662AA2">
      <w:pPr>
        <w:pStyle w:val="Lijstalinea"/>
        <w:spacing w:line="280" w:lineRule="atLeast"/>
        <w:ind w:left="0"/>
      </w:pPr>
    </w:p>
    <w:p w14:paraId="7827BB46" w14:textId="77777777" w:rsidR="008C4CF7" w:rsidRDefault="008C4CF7" w:rsidP="00662AA2">
      <w:pPr>
        <w:pStyle w:val="Lijstalinea"/>
        <w:spacing w:line="280" w:lineRule="atLeast"/>
        <w:ind w:left="0"/>
      </w:pPr>
    </w:p>
    <w:p w14:paraId="27487660" w14:textId="77777777" w:rsidR="008C4CF7" w:rsidRDefault="008C4CF7" w:rsidP="00662AA2">
      <w:pPr>
        <w:pStyle w:val="Lijstalinea"/>
        <w:spacing w:line="280" w:lineRule="atLeast"/>
        <w:ind w:left="0"/>
      </w:pPr>
    </w:p>
    <w:p w14:paraId="21F203CA" w14:textId="77777777" w:rsidR="008C4CF7" w:rsidRDefault="008C4CF7" w:rsidP="00662AA2">
      <w:pPr>
        <w:pStyle w:val="Lijstalinea"/>
        <w:spacing w:line="280" w:lineRule="atLeast"/>
        <w:ind w:left="0"/>
      </w:pPr>
    </w:p>
    <w:p w14:paraId="5C8817B9" w14:textId="77777777" w:rsidR="008C4CF7" w:rsidRDefault="008C4CF7" w:rsidP="00662AA2">
      <w:pPr>
        <w:pStyle w:val="Lijstalinea"/>
        <w:spacing w:line="280" w:lineRule="atLeast"/>
        <w:ind w:left="0"/>
      </w:pPr>
    </w:p>
    <w:p w14:paraId="6C030F03" w14:textId="77777777" w:rsidR="008C4CF7" w:rsidRDefault="008C4CF7" w:rsidP="00662AA2">
      <w:pPr>
        <w:pStyle w:val="Lijstalinea"/>
        <w:spacing w:line="280" w:lineRule="atLeast"/>
        <w:ind w:left="0"/>
      </w:pPr>
    </w:p>
    <w:p w14:paraId="4C63DB21" w14:textId="77777777" w:rsidR="00662AA2" w:rsidRPr="008C4CF7" w:rsidRDefault="00662AA2" w:rsidP="00662AA2">
      <w:pPr>
        <w:pStyle w:val="Lijstalinea"/>
        <w:spacing w:line="280" w:lineRule="atLeast"/>
        <w:ind w:left="0"/>
      </w:pPr>
      <w:r w:rsidRPr="008C4CF7">
        <w:rPr>
          <w:rFonts w:ascii="Arial" w:hAnsi="Arial"/>
          <w:sz w:val="19"/>
        </w:rPr>
        <w:br w:type="page"/>
      </w:r>
    </w:p>
    <w:tbl>
      <w:tblPr>
        <w:tblW w:w="0" w:type="auto"/>
        <w:tblBorders>
          <w:top w:val="nil"/>
          <w:left w:val="nil"/>
          <w:bottom w:val="nil"/>
          <w:right w:val="nil"/>
        </w:tblBorders>
        <w:tblLayout w:type="fixed"/>
        <w:tblLook w:val="0000" w:firstRow="0" w:lastRow="0" w:firstColumn="0" w:lastColumn="0" w:noHBand="0" w:noVBand="0"/>
      </w:tblPr>
      <w:tblGrid>
        <w:gridCol w:w="9039"/>
      </w:tblGrid>
      <w:tr w:rsidR="001F388B" w14:paraId="6BE96941" w14:textId="77777777" w:rsidTr="00D848C1">
        <w:trPr>
          <w:trHeight w:val="770"/>
        </w:trPr>
        <w:tc>
          <w:tcPr>
            <w:tcW w:w="9039" w:type="dxa"/>
          </w:tcPr>
          <w:p w14:paraId="2DDA5057" w14:textId="77777777" w:rsidR="001F388B" w:rsidRPr="00E5589F" w:rsidRDefault="001F388B" w:rsidP="001F388B">
            <w:pPr>
              <w:pStyle w:val="Default"/>
              <w:rPr>
                <w:sz w:val="21"/>
                <w:szCs w:val="21"/>
              </w:rPr>
            </w:pPr>
            <w:r w:rsidRPr="00E5589F">
              <w:rPr>
                <w:rFonts w:cs="Times New Roman"/>
                <w:color w:val="auto"/>
                <w:sz w:val="21"/>
                <w:szCs w:val="21"/>
              </w:rPr>
              <w:lastRenderedPageBreak/>
              <w:br w:type="page"/>
            </w:r>
          </w:p>
          <w:p w14:paraId="2B48DACB" w14:textId="77777777" w:rsidR="001F388B" w:rsidRPr="00E5589F" w:rsidRDefault="001F388B" w:rsidP="001F388B">
            <w:pPr>
              <w:pStyle w:val="Default"/>
              <w:rPr>
                <w:sz w:val="21"/>
                <w:szCs w:val="21"/>
              </w:rPr>
            </w:pPr>
            <w:r w:rsidRPr="00E5589F">
              <w:rPr>
                <w:sz w:val="21"/>
                <w:szCs w:val="21"/>
              </w:rPr>
              <w:t xml:space="preserve">1. Gemeente Amsterdam, in deze vertegenwoordigd door de </w:t>
            </w:r>
            <w:r w:rsidR="00536AD2">
              <w:rPr>
                <w:sz w:val="21"/>
                <w:szCs w:val="21"/>
              </w:rPr>
              <w:t>Directeur Stadswerken</w:t>
            </w:r>
            <w:r w:rsidR="00E5589F" w:rsidRPr="00E5589F">
              <w:rPr>
                <w:sz w:val="21"/>
                <w:szCs w:val="21"/>
              </w:rPr>
              <w:t xml:space="preserve"> binnen Stadswerken</w:t>
            </w:r>
            <w:r w:rsidRPr="00E5589F">
              <w:rPr>
                <w:sz w:val="21"/>
                <w:szCs w:val="21"/>
              </w:rPr>
              <w:t xml:space="preserve">, </w:t>
            </w:r>
            <w:r w:rsidR="00536AD2">
              <w:rPr>
                <w:sz w:val="21"/>
                <w:szCs w:val="21"/>
              </w:rPr>
              <w:t>mevrouw Yvonne N. Jakobs</w:t>
            </w:r>
            <w:r w:rsidR="00697994" w:rsidRPr="00E5589F">
              <w:rPr>
                <w:sz w:val="21"/>
                <w:szCs w:val="21"/>
              </w:rPr>
              <w:t>,</w:t>
            </w:r>
            <w:r w:rsidR="005A3B0F" w:rsidRPr="00E5589F">
              <w:rPr>
                <w:sz w:val="21"/>
                <w:szCs w:val="21"/>
              </w:rPr>
              <w:t xml:space="preserve"> </w:t>
            </w:r>
            <w:r w:rsidRPr="00E5589F">
              <w:rPr>
                <w:sz w:val="21"/>
                <w:szCs w:val="21"/>
              </w:rPr>
              <w:t>gevestigd te Amsterdam,</w:t>
            </w:r>
          </w:p>
          <w:p w14:paraId="24FE78A3" w14:textId="77777777" w:rsidR="001F388B" w:rsidRPr="00E5589F" w:rsidRDefault="001F388B" w:rsidP="001F388B">
            <w:pPr>
              <w:pStyle w:val="Default"/>
              <w:rPr>
                <w:sz w:val="21"/>
                <w:szCs w:val="21"/>
              </w:rPr>
            </w:pPr>
            <w:r w:rsidRPr="00E5589F">
              <w:rPr>
                <w:sz w:val="21"/>
                <w:szCs w:val="21"/>
              </w:rPr>
              <w:t xml:space="preserve">hierna te noemen: </w:t>
            </w:r>
            <w:r w:rsidR="00913D7D" w:rsidRPr="00E5589F">
              <w:rPr>
                <w:b/>
                <w:sz w:val="21"/>
                <w:szCs w:val="21"/>
              </w:rPr>
              <w:t>‘</w:t>
            </w:r>
            <w:r w:rsidRPr="00E5589F">
              <w:rPr>
                <w:rFonts w:cs="Times New Roman"/>
                <w:b/>
                <w:sz w:val="21"/>
                <w:szCs w:val="21"/>
              </w:rPr>
              <w:t>de Gemeente</w:t>
            </w:r>
            <w:r w:rsidR="00913D7D" w:rsidRPr="00E5589F">
              <w:rPr>
                <w:rFonts w:cs="Times New Roman"/>
                <w:b/>
                <w:sz w:val="21"/>
                <w:szCs w:val="21"/>
              </w:rPr>
              <w:t>’</w:t>
            </w:r>
            <w:r w:rsidRPr="00E5589F">
              <w:rPr>
                <w:rFonts w:cs="Times New Roman"/>
                <w:sz w:val="21"/>
                <w:szCs w:val="21"/>
              </w:rPr>
              <w:t xml:space="preserve"> </w:t>
            </w:r>
          </w:p>
          <w:p w14:paraId="5166C55A" w14:textId="77777777" w:rsidR="001F388B" w:rsidRPr="00E5589F" w:rsidRDefault="001F388B" w:rsidP="001F388B">
            <w:pPr>
              <w:pStyle w:val="Default"/>
              <w:rPr>
                <w:sz w:val="21"/>
                <w:szCs w:val="21"/>
              </w:rPr>
            </w:pPr>
            <w:r w:rsidRPr="00E5589F">
              <w:rPr>
                <w:sz w:val="21"/>
                <w:szCs w:val="21"/>
              </w:rPr>
              <w:t xml:space="preserve">en </w:t>
            </w:r>
          </w:p>
          <w:p w14:paraId="6EADFA1D" w14:textId="77777777" w:rsidR="001F388B" w:rsidRPr="00E5589F" w:rsidRDefault="001F388B" w:rsidP="001F388B">
            <w:pPr>
              <w:pStyle w:val="Default"/>
              <w:rPr>
                <w:sz w:val="21"/>
                <w:szCs w:val="21"/>
              </w:rPr>
            </w:pPr>
            <w:r w:rsidRPr="00E5589F">
              <w:rPr>
                <w:sz w:val="21"/>
                <w:szCs w:val="21"/>
              </w:rPr>
              <w:t>2</w:t>
            </w:r>
            <w:r w:rsidRPr="00E5589F">
              <w:rPr>
                <w:sz w:val="21"/>
                <w:szCs w:val="21"/>
                <w:highlight w:val="lightGray"/>
              </w:rPr>
              <w:t>. INVULLEN</w:t>
            </w:r>
            <w:r w:rsidRPr="00E5589F">
              <w:rPr>
                <w:sz w:val="21"/>
                <w:szCs w:val="21"/>
              </w:rPr>
              <w:t xml:space="preserve"> statutair gevestigd </w:t>
            </w:r>
            <w:r w:rsidRPr="00E5589F">
              <w:rPr>
                <w:sz w:val="21"/>
                <w:szCs w:val="21"/>
                <w:highlight w:val="lightGray"/>
              </w:rPr>
              <w:t>te INVULLEN</w:t>
            </w:r>
            <w:r w:rsidRPr="00E5589F">
              <w:rPr>
                <w:sz w:val="21"/>
                <w:szCs w:val="21"/>
              </w:rPr>
              <w:t xml:space="preserve"> adres, ingeschreven in de Kamer van Koophandel onder nummer </w:t>
            </w:r>
            <w:r w:rsidRPr="00E5589F">
              <w:rPr>
                <w:sz w:val="21"/>
                <w:szCs w:val="21"/>
                <w:highlight w:val="lightGray"/>
              </w:rPr>
              <w:t>INVULLEN</w:t>
            </w:r>
            <w:r w:rsidRPr="00E5589F">
              <w:rPr>
                <w:sz w:val="21"/>
                <w:szCs w:val="21"/>
              </w:rPr>
              <w:t xml:space="preserve">, te dezen rechtsgeldig vertegenwoordigd door </w:t>
            </w:r>
            <w:r w:rsidRPr="00E5589F">
              <w:rPr>
                <w:sz w:val="21"/>
                <w:szCs w:val="21"/>
                <w:highlight w:val="lightGray"/>
              </w:rPr>
              <w:t>INVULLEN</w:t>
            </w:r>
            <w:r w:rsidRPr="00E5589F">
              <w:rPr>
                <w:sz w:val="21"/>
                <w:szCs w:val="21"/>
              </w:rPr>
              <w:t xml:space="preserve"> </w:t>
            </w:r>
          </w:p>
          <w:p w14:paraId="2361245F" w14:textId="21B52638" w:rsidR="001F388B" w:rsidRPr="00E5589F" w:rsidRDefault="001F388B" w:rsidP="001F388B">
            <w:pPr>
              <w:pStyle w:val="Default"/>
              <w:rPr>
                <w:sz w:val="21"/>
                <w:szCs w:val="21"/>
              </w:rPr>
            </w:pPr>
            <w:r w:rsidRPr="00E5589F">
              <w:rPr>
                <w:sz w:val="21"/>
                <w:szCs w:val="21"/>
              </w:rPr>
              <w:t xml:space="preserve">hierna te noemen: </w:t>
            </w:r>
            <w:r w:rsidR="00913D7D" w:rsidRPr="00E5589F">
              <w:rPr>
                <w:b/>
                <w:sz w:val="21"/>
                <w:szCs w:val="21"/>
              </w:rPr>
              <w:t>‘</w:t>
            </w:r>
            <w:r w:rsidRPr="00E5589F">
              <w:rPr>
                <w:rFonts w:cs="Times New Roman"/>
                <w:b/>
                <w:sz w:val="21"/>
                <w:szCs w:val="21"/>
              </w:rPr>
              <w:t xml:space="preserve">de </w:t>
            </w:r>
            <w:r w:rsidR="00997C7A">
              <w:rPr>
                <w:rFonts w:cs="Times New Roman"/>
                <w:b/>
                <w:sz w:val="21"/>
                <w:szCs w:val="21"/>
              </w:rPr>
              <w:t>Opdrachtnemer</w:t>
            </w:r>
            <w:r w:rsidR="00997C7A" w:rsidRPr="00E5589F">
              <w:rPr>
                <w:rFonts w:cs="Times New Roman"/>
                <w:b/>
                <w:sz w:val="21"/>
                <w:szCs w:val="21"/>
              </w:rPr>
              <w:t xml:space="preserve">’ </w:t>
            </w:r>
          </w:p>
          <w:p w14:paraId="60BD1179" w14:textId="77777777" w:rsidR="00E6067B" w:rsidRPr="00E5589F" w:rsidRDefault="00E6067B" w:rsidP="001F388B">
            <w:pPr>
              <w:pStyle w:val="Default"/>
              <w:rPr>
                <w:rFonts w:cs="Times New Roman"/>
                <w:sz w:val="21"/>
                <w:szCs w:val="21"/>
              </w:rPr>
            </w:pPr>
          </w:p>
          <w:p w14:paraId="50543B4D" w14:textId="77777777" w:rsidR="001F388B" w:rsidRPr="00E5589F" w:rsidRDefault="001F388B" w:rsidP="001F388B">
            <w:pPr>
              <w:pStyle w:val="Default"/>
              <w:rPr>
                <w:sz w:val="21"/>
                <w:szCs w:val="21"/>
              </w:rPr>
            </w:pPr>
            <w:r w:rsidRPr="00E5589F">
              <w:rPr>
                <w:rFonts w:cs="Times New Roman"/>
                <w:sz w:val="21"/>
                <w:szCs w:val="21"/>
              </w:rPr>
              <w:t xml:space="preserve">NEMEN HET VOLGENDE IN AANMERKING: </w:t>
            </w:r>
          </w:p>
          <w:p w14:paraId="4A73EBD6" w14:textId="77777777" w:rsidR="001F388B" w:rsidRPr="00E5589F" w:rsidRDefault="001F388B" w:rsidP="001F388B">
            <w:pPr>
              <w:pStyle w:val="Default"/>
              <w:spacing w:after="37"/>
              <w:rPr>
                <w:sz w:val="21"/>
                <w:szCs w:val="21"/>
              </w:rPr>
            </w:pPr>
            <w:r w:rsidRPr="00E5589F">
              <w:rPr>
                <w:sz w:val="21"/>
                <w:szCs w:val="21"/>
              </w:rPr>
              <w:t>a. De doelstelling, context, voorschriften en eisen bij de uitvoering van de</w:t>
            </w:r>
            <w:r w:rsidR="00F43915" w:rsidRPr="00E5589F">
              <w:rPr>
                <w:sz w:val="21"/>
                <w:szCs w:val="21"/>
              </w:rPr>
              <w:t xml:space="preserve"> Service Level Agreement </w:t>
            </w:r>
            <w:r w:rsidR="002310BE" w:rsidRPr="00E5589F">
              <w:rPr>
                <w:sz w:val="21"/>
                <w:szCs w:val="21"/>
              </w:rPr>
              <w:t>Reiniging evenementen</w:t>
            </w:r>
            <w:r w:rsidR="00973D35" w:rsidRPr="00E5589F">
              <w:rPr>
                <w:sz w:val="21"/>
                <w:szCs w:val="21"/>
              </w:rPr>
              <w:t xml:space="preserve"> </w:t>
            </w:r>
            <w:r w:rsidR="008C4CF7" w:rsidRPr="00E5589F">
              <w:rPr>
                <w:sz w:val="21"/>
                <w:szCs w:val="21"/>
              </w:rPr>
              <w:t>z</w:t>
            </w:r>
            <w:r w:rsidRPr="00E5589F">
              <w:rPr>
                <w:sz w:val="21"/>
                <w:szCs w:val="21"/>
              </w:rPr>
              <w:t xml:space="preserve">ijn vastgelegd in </w:t>
            </w:r>
            <w:r w:rsidR="006E33F4" w:rsidRPr="00E5589F">
              <w:rPr>
                <w:sz w:val="21"/>
                <w:szCs w:val="21"/>
              </w:rPr>
              <w:t xml:space="preserve">het Inkoopdocument inclusief Programma van Eisen </w:t>
            </w:r>
            <w:r w:rsidR="00A06D5F" w:rsidRPr="00E5589F">
              <w:rPr>
                <w:sz w:val="21"/>
                <w:szCs w:val="21"/>
              </w:rPr>
              <w:t xml:space="preserve">AI </w:t>
            </w:r>
            <w:r w:rsidR="00302299">
              <w:rPr>
                <w:sz w:val="21"/>
                <w:szCs w:val="21"/>
              </w:rPr>
              <w:t>2020-0081</w:t>
            </w:r>
            <w:r w:rsidR="00E6067B" w:rsidRPr="00E5589F">
              <w:rPr>
                <w:sz w:val="21"/>
                <w:szCs w:val="21"/>
              </w:rPr>
              <w:t xml:space="preserve">, </w:t>
            </w:r>
            <w:r w:rsidRPr="00E5589F">
              <w:rPr>
                <w:sz w:val="21"/>
                <w:szCs w:val="21"/>
              </w:rPr>
              <w:t xml:space="preserve">zoals deze op </w:t>
            </w:r>
            <w:r w:rsidR="00977458" w:rsidRPr="00E5589F">
              <w:rPr>
                <w:sz w:val="21"/>
                <w:szCs w:val="21"/>
              </w:rPr>
              <w:t xml:space="preserve">TenderNed </w:t>
            </w:r>
            <w:r w:rsidRPr="00E5589F">
              <w:rPr>
                <w:sz w:val="21"/>
                <w:szCs w:val="21"/>
              </w:rPr>
              <w:t xml:space="preserve">is gepubliceerd; </w:t>
            </w:r>
          </w:p>
          <w:p w14:paraId="5C2B5C0A" w14:textId="3D87F81A" w:rsidR="001F388B" w:rsidRPr="00E5589F" w:rsidRDefault="001F388B" w:rsidP="001F388B">
            <w:pPr>
              <w:pStyle w:val="Default"/>
              <w:spacing w:after="37"/>
              <w:rPr>
                <w:sz w:val="21"/>
                <w:szCs w:val="21"/>
              </w:rPr>
            </w:pPr>
            <w:r w:rsidRPr="00E5589F">
              <w:rPr>
                <w:sz w:val="21"/>
                <w:szCs w:val="21"/>
              </w:rPr>
              <w:t xml:space="preserve">b. </w:t>
            </w:r>
            <w:r w:rsidR="00997C7A">
              <w:rPr>
                <w:sz w:val="21"/>
                <w:szCs w:val="21"/>
              </w:rPr>
              <w:t>Opdrachtnemer</w:t>
            </w:r>
            <w:r w:rsidR="00997C7A" w:rsidRPr="00E5589F">
              <w:rPr>
                <w:sz w:val="21"/>
                <w:szCs w:val="21"/>
              </w:rPr>
              <w:t xml:space="preserve"> </w:t>
            </w:r>
            <w:r w:rsidRPr="00E5589F">
              <w:rPr>
                <w:sz w:val="21"/>
                <w:szCs w:val="21"/>
              </w:rPr>
              <w:t xml:space="preserve">heeft een Inschrijving op deze aanbesteding gedaan, welke Inschrijving bij de Gemeente is geregistreerd als </w:t>
            </w:r>
            <w:r w:rsidRPr="00E5589F">
              <w:rPr>
                <w:sz w:val="21"/>
                <w:szCs w:val="21"/>
                <w:highlight w:val="lightGray"/>
              </w:rPr>
              <w:t>INVULLEN</w:t>
            </w:r>
            <w:r w:rsidRPr="00E5589F">
              <w:rPr>
                <w:sz w:val="21"/>
                <w:szCs w:val="21"/>
              </w:rPr>
              <w:t xml:space="preserve">; </w:t>
            </w:r>
          </w:p>
          <w:p w14:paraId="0676C9AC" w14:textId="2445DB68" w:rsidR="001F388B" w:rsidRPr="00E5589F" w:rsidRDefault="001F388B" w:rsidP="001F388B">
            <w:pPr>
              <w:pStyle w:val="Default"/>
              <w:spacing w:after="37"/>
              <w:rPr>
                <w:sz w:val="21"/>
                <w:szCs w:val="21"/>
              </w:rPr>
            </w:pPr>
            <w:r w:rsidRPr="00E5589F">
              <w:rPr>
                <w:sz w:val="21"/>
                <w:szCs w:val="21"/>
              </w:rPr>
              <w:t xml:space="preserve">c. </w:t>
            </w:r>
            <w:r w:rsidR="00E5589F" w:rsidRPr="00E5589F">
              <w:rPr>
                <w:sz w:val="21"/>
                <w:szCs w:val="21"/>
              </w:rPr>
              <w:t xml:space="preserve">De Inschrijving van </w:t>
            </w:r>
            <w:r w:rsidR="00997C7A">
              <w:rPr>
                <w:sz w:val="21"/>
                <w:szCs w:val="21"/>
              </w:rPr>
              <w:t>Opdrachtnemer</w:t>
            </w:r>
            <w:r w:rsidR="00997C7A" w:rsidRPr="00E5589F">
              <w:rPr>
                <w:sz w:val="21"/>
                <w:szCs w:val="21"/>
              </w:rPr>
              <w:t xml:space="preserve"> </w:t>
            </w:r>
            <w:r w:rsidR="00E5589F" w:rsidRPr="00E5589F">
              <w:rPr>
                <w:sz w:val="21"/>
                <w:szCs w:val="21"/>
              </w:rPr>
              <w:t>is geselecteerd als de Economisch Meest Voordelige Inschrijving op basis van de Beste Prijs Kwaliteit Verhouding.</w:t>
            </w:r>
            <w:r w:rsidRPr="00E5589F">
              <w:rPr>
                <w:sz w:val="21"/>
                <w:szCs w:val="21"/>
              </w:rPr>
              <w:t xml:space="preserve">; </w:t>
            </w:r>
          </w:p>
          <w:p w14:paraId="16237D64" w14:textId="26FEF615" w:rsidR="001F388B" w:rsidRPr="00E5589F" w:rsidRDefault="001F388B" w:rsidP="001F388B">
            <w:pPr>
              <w:pStyle w:val="Default"/>
              <w:spacing w:after="37"/>
              <w:rPr>
                <w:sz w:val="21"/>
                <w:szCs w:val="21"/>
              </w:rPr>
            </w:pPr>
            <w:r w:rsidRPr="00E5589F">
              <w:rPr>
                <w:sz w:val="21"/>
                <w:szCs w:val="21"/>
              </w:rPr>
              <w:t xml:space="preserve">d. De Gemeente heeft op </w:t>
            </w:r>
            <w:r w:rsidRPr="00E5589F">
              <w:rPr>
                <w:sz w:val="21"/>
                <w:szCs w:val="21"/>
                <w:highlight w:val="lightGray"/>
              </w:rPr>
              <w:t>INVULLEN d</w:t>
            </w:r>
            <w:r w:rsidRPr="00E5589F">
              <w:rPr>
                <w:sz w:val="21"/>
                <w:szCs w:val="21"/>
              </w:rPr>
              <w:t xml:space="preserve">e </w:t>
            </w:r>
            <w:r w:rsidR="00F468E5" w:rsidRPr="00E5589F">
              <w:rPr>
                <w:sz w:val="21"/>
                <w:szCs w:val="21"/>
              </w:rPr>
              <w:t>Overeenkomst</w:t>
            </w:r>
            <w:r w:rsidR="00BA1CE0" w:rsidRPr="00E5589F">
              <w:rPr>
                <w:sz w:val="21"/>
                <w:szCs w:val="21"/>
              </w:rPr>
              <w:t xml:space="preserve"> </w:t>
            </w:r>
            <w:r w:rsidRPr="00E5589F">
              <w:rPr>
                <w:sz w:val="21"/>
                <w:szCs w:val="21"/>
              </w:rPr>
              <w:t xml:space="preserve">aan </w:t>
            </w:r>
            <w:r w:rsidR="00997C7A">
              <w:rPr>
                <w:sz w:val="21"/>
                <w:szCs w:val="21"/>
              </w:rPr>
              <w:t>Opdrachtnemer</w:t>
            </w:r>
            <w:r w:rsidRPr="00E5589F">
              <w:rPr>
                <w:sz w:val="21"/>
                <w:szCs w:val="21"/>
              </w:rPr>
              <w:t xml:space="preserve"> gegund; </w:t>
            </w:r>
          </w:p>
          <w:p w14:paraId="6A8E17C1" w14:textId="0F299D54" w:rsidR="001F388B" w:rsidRPr="00E5589F" w:rsidRDefault="001F388B" w:rsidP="001F388B">
            <w:pPr>
              <w:pStyle w:val="Default"/>
              <w:rPr>
                <w:sz w:val="21"/>
                <w:szCs w:val="21"/>
              </w:rPr>
            </w:pPr>
            <w:r w:rsidRPr="00E5589F">
              <w:rPr>
                <w:sz w:val="21"/>
                <w:szCs w:val="21"/>
              </w:rPr>
              <w:t xml:space="preserve">e. De Gemeente wenst naar aanleiding van deze gunning </w:t>
            </w:r>
            <w:r w:rsidR="00997C7A">
              <w:rPr>
                <w:sz w:val="21"/>
                <w:szCs w:val="21"/>
              </w:rPr>
              <w:t>de Overeenkomst</w:t>
            </w:r>
            <w:r w:rsidRPr="00E5589F">
              <w:rPr>
                <w:sz w:val="21"/>
                <w:szCs w:val="21"/>
              </w:rPr>
              <w:t xml:space="preserve"> met de </w:t>
            </w:r>
            <w:r w:rsidR="00997C7A">
              <w:rPr>
                <w:sz w:val="21"/>
                <w:szCs w:val="21"/>
              </w:rPr>
              <w:t>Opdrachtnemer</w:t>
            </w:r>
            <w:r w:rsidRPr="00E5589F">
              <w:rPr>
                <w:sz w:val="21"/>
                <w:szCs w:val="21"/>
              </w:rPr>
              <w:t xml:space="preserve"> te sluiten; </w:t>
            </w:r>
          </w:p>
          <w:p w14:paraId="68322A51" w14:textId="2925B598" w:rsidR="001F388B" w:rsidRPr="00E5589F" w:rsidRDefault="001F388B" w:rsidP="001F388B">
            <w:pPr>
              <w:pStyle w:val="Default"/>
              <w:rPr>
                <w:rFonts w:cs="Times New Roman"/>
                <w:color w:val="auto"/>
                <w:sz w:val="21"/>
                <w:szCs w:val="21"/>
              </w:rPr>
            </w:pPr>
            <w:r w:rsidRPr="00E5589F">
              <w:rPr>
                <w:rFonts w:cs="Times New Roman"/>
                <w:color w:val="auto"/>
                <w:sz w:val="21"/>
                <w:szCs w:val="21"/>
              </w:rPr>
              <w:t xml:space="preserve">f. </w:t>
            </w:r>
            <w:r w:rsidR="00997C7A">
              <w:rPr>
                <w:rFonts w:cs="Times New Roman"/>
                <w:color w:val="auto"/>
                <w:sz w:val="21"/>
                <w:szCs w:val="21"/>
              </w:rPr>
              <w:t>Deze overeenkomst</w:t>
            </w:r>
            <w:r w:rsidRPr="00E5589F">
              <w:rPr>
                <w:rFonts w:cs="Times New Roman"/>
                <w:color w:val="auto"/>
                <w:sz w:val="21"/>
                <w:szCs w:val="21"/>
              </w:rPr>
              <w:t xml:space="preserve"> legt de wederzijdse rechten en verplichtingen tussen partijen vast, zoals deze bij de uitvoering van de </w:t>
            </w:r>
            <w:r w:rsidR="00F468E5" w:rsidRPr="00E5589F">
              <w:rPr>
                <w:rFonts w:cs="Times New Roman"/>
                <w:color w:val="auto"/>
                <w:sz w:val="21"/>
                <w:szCs w:val="21"/>
              </w:rPr>
              <w:t>Overeenkomst</w:t>
            </w:r>
            <w:r w:rsidR="008C4CF7" w:rsidRPr="00E5589F">
              <w:rPr>
                <w:rFonts w:cs="Times New Roman"/>
                <w:color w:val="auto"/>
                <w:sz w:val="21"/>
                <w:szCs w:val="21"/>
              </w:rPr>
              <w:t xml:space="preserve"> </w:t>
            </w:r>
            <w:r w:rsidRPr="00E5589F">
              <w:rPr>
                <w:rFonts w:cs="Times New Roman"/>
                <w:color w:val="auto"/>
                <w:sz w:val="21"/>
                <w:szCs w:val="21"/>
              </w:rPr>
              <w:t xml:space="preserve">zullen gelden. </w:t>
            </w:r>
          </w:p>
          <w:p w14:paraId="678E5225" w14:textId="77777777" w:rsidR="001F388B" w:rsidRPr="00E5589F" w:rsidRDefault="001F388B" w:rsidP="001F388B">
            <w:pPr>
              <w:pStyle w:val="Default"/>
              <w:rPr>
                <w:rFonts w:cs="Times New Roman"/>
                <w:color w:val="auto"/>
                <w:sz w:val="21"/>
                <w:szCs w:val="21"/>
              </w:rPr>
            </w:pPr>
          </w:p>
          <w:p w14:paraId="59F244C9" w14:textId="77777777" w:rsidR="001F388B" w:rsidRPr="00E5589F" w:rsidRDefault="001F388B" w:rsidP="001F388B">
            <w:pPr>
              <w:pStyle w:val="Default"/>
              <w:rPr>
                <w:rFonts w:cs="Times New Roman"/>
                <w:color w:val="auto"/>
                <w:sz w:val="21"/>
                <w:szCs w:val="21"/>
              </w:rPr>
            </w:pPr>
            <w:r w:rsidRPr="00E5589F">
              <w:rPr>
                <w:rFonts w:cs="Times New Roman"/>
                <w:color w:val="auto"/>
                <w:sz w:val="21"/>
                <w:szCs w:val="21"/>
              </w:rPr>
              <w:t xml:space="preserve">EN KOMEN DAAROM OVEREEN: </w:t>
            </w:r>
          </w:p>
          <w:p w14:paraId="3E45A9B6" w14:textId="77777777" w:rsidR="00E6067B" w:rsidRPr="00E5589F" w:rsidRDefault="00E6067B" w:rsidP="001F388B">
            <w:pPr>
              <w:pStyle w:val="Default"/>
              <w:rPr>
                <w:color w:val="auto"/>
                <w:sz w:val="21"/>
                <w:szCs w:val="21"/>
              </w:rPr>
            </w:pPr>
          </w:p>
          <w:p w14:paraId="118C8B07" w14:textId="77777777" w:rsidR="001F388B" w:rsidRPr="00E5589F" w:rsidRDefault="001F388B" w:rsidP="001F388B">
            <w:pPr>
              <w:pStyle w:val="Default"/>
              <w:rPr>
                <w:color w:val="auto"/>
                <w:sz w:val="21"/>
                <w:szCs w:val="21"/>
              </w:rPr>
            </w:pPr>
            <w:r w:rsidRPr="00E5589F">
              <w:rPr>
                <w:b/>
                <w:bCs/>
                <w:color w:val="auto"/>
                <w:sz w:val="21"/>
                <w:szCs w:val="21"/>
              </w:rPr>
              <w:t xml:space="preserve">1. UITVOERING VAN DE </w:t>
            </w:r>
            <w:r w:rsidR="00F468E5" w:rsidRPr="00E5589F">
              <w:rPr>
                <w:b/>
                <w:bCs/>
                <w:color w:val="auto"/>
                <w:sz w:val="21"/>
                <w:szCs w:val="21"/>
              </w:rPr>
              <w:t>OVEREENKOMST</w:t>
            </w:r>
          </w:p>
          <w:p w14:paraId="57BE5233" w14:textId="05CDF791" w:rsidR="001F388B" w:rsidRPr="00E5589F" w:rsidRDefault="001F388B" w:rsidP="00697994">
            <w:pPr>
              <w:pStyle w:val="Default"/>
              <w:rPr>
                <w:color w:val="auto"/>
                <w:sz w:val="21"/>
                <w:szCs w:val="21"/>
              </w:rPr>
            </w:pPr>
            <w:r w:rsidRPr="00E5589F">
              <w:rPr>
                <w:color w:val="auto"/>
                <w:sz w:val="21"/>
                <w:szCs w:val="21"/>
              </w:rPr>
              <w:t xml:space="preserve">1. De </w:t>
            </w:r>
            <w:r w:rsidR="00F43915" w:rsidRPr="00E5589F">
              <w:rPr>
                <w:color w:val="auto"/>
                <w:sz w:val="21"/>
                <w:szCs w:val="21"/>
              </w:rPr>
              <w:t xml:space="preserve">Service Level Agreement </w:t>
            </w:r>
            <w:r w:rsidR="002310BE" w:rsidRPr="00E5589F">
              <w:rPr>
                <w:color w:val="auto"/>
                <w:sz w:val="21"/>
                <w:szCs w:val="21"/>
              </w:rPr>
              <w:t>Reiniging evenementen</w:t>
            </w:r>
            <w:r w:rsidR="00F43915" w:rsidRPr="00E5589F">
              <w:rPr>
                <w:color w:val="auto"/>
                <w:sz w:val="21"/>
                <w:szCs w:val="21"/>
              </w:rPr>
              <w:t xml:space="preserve"> </w:t>
            </w:r>
            <w:r w:rsidRPr="00E5589F">
              <w:rPr>
                <w:color w:val="auto"/>
                <w:sz w:val="21"/>
                <w:szCs w:val="21"/>
              </w:rPr>
              <w:t>bestaat uit het</w:t>
            </w:r>
            <w:r w:rsidR="001F4FE5" w:rsidRPr="00E5589F">
              <w:rPr>
                <w:color w:val="auto"/>
                <w:sz w:val="21"/>
                <w:szCs w:val="21"/>
              </w:rPr>
              <w:t xml:space="preserve"> </w:t>
            </w:r>
            <w:r w:rsidR="00A044E2">
              <w:rPr>
                <w:color w:val="auto"/>
                <w:sz w:val="21"/>
                <w:szCs w:val="21"/>
              </w:rPr>
              <w:t>Reinigen</w:t>
            </w:r>
            <w:r w:rsidR="00A044E2" w:rsidRPr="00E5589F">
              <w:rPr>
                <w:color w:val="auto"/>
                <w:sz w:val="21"/>
                <w:szCs w:val="21"/>
              </w:rPr>
              <w:t xml:space="preserve"> </w:t>
            </w:r>
            <w:r w:rsidR="002310BE" w:rsidRPr="00E5589F">
              <w:rPr>
                <w:color w:val="auto"/>
                <w:sz w:val="21"/>
                <w:szCs w:val="21"/>
              </w:rPr>
              <w:t xml:space="preserve">van openbare ruimte en het plaatsen, ledigen en verwijderen van afvalbakken </w:t>
            </w:r>
            <w:r w:rsidR="00D66CD5">
              <w:rPr>
                <w:color w:val="auto"/>
                <w:sz w:val="21"/>
                <w:szCs w:val="21"/>
              </w:rPr>
              <w:t xml:space="preserve">in </w:t>
            </w:r>
            <w:r w:rsidR="00D66CD5" w:rsidRPr="00D66CD5">
              <w:rPr>
                <w:color w:val="auto"/>
                <w:sz w:val="21"/>
                <w:szCs w:val="21"/>
                <w:highlight w:val="yellow"/>
              </w:rPr>
              <w:t>perceel XX</w:t>
            </w:r>
            <w:r w:rsidR="00D66CD5">
              <w:rPr>
                <w:color w:val="auto"/>
                <w:sz w:val="21"/>
                <w:szCs w:val="21"/>
              </w:rPr>
              <w:t xml:space="preserve"> </w:t>
            </w:r>
            <w:r w:rsidR="00DC2FAB" w:rsidRPr="00E5589F">
              <w:rPr>
                <w:color w:val="auto"/>
                <w:sz w:val="21"/>
                <w:szCs w:val="21"/>
              </w:rPr>
              <w:t xml:space="preserve">de eisen en voorwaarden als bepaald in </w:t>
            </w:r>
            <w:r w:rsidR="006E33F4" w:rsidRPr="00E5589F">
              <w:rPr>
                <w:color w:val="auto"/>
                <w:sz w:val="21"/>
                <w:szCs w:val="21"/>
              </w:rPr>
              <w:t xml:space="preserve">het Inkoopdocument inclusief Programma van Eisen </w:t>
            </w:r>
            <w:r w:rsidR="001F4FE5" w:rsidRPr="00E5589F">
              <w:rPr>
                <w:color w:val="auto"/>
                <w:sz w:val="21"/>
                <w:szCs w:val="21"/>
              </w:rPr>
              <w:t>incl.</w:t>
            </w:r>
            <w:r w:rsidR="00DC2FAB" w:rsidRPr="00E5589F">
              <w:rPr>
                <w:color w:val="auto"/>
                <w:sz w:val="21"/>
                <w:szCs w:val="21"/>
              </w:rPr>
              <w:t xml:space="preserve"> bijlagen van </w:t>
            </w:r>
            <w:r w:rsidR="00A06D5F" w:rsidRPr="00E5589F">
              <w:rPr>
                <w:color w:val="auto"/>
                <w:sz w:val="21"/>
                <w:szCs w:val="21"/>
              </w:rPr>
              <w:t xml:space="preserve">AI </w:t>
            </w:r>
            <w:r w:rsidR="007C7828">
              <w:rPr>
                <w:color w:val="auto"/>
                <w:sz w:val="21"/>
                <w:szCs w:val="21"/>
              </w:rPr>
              <w:t>2020-0081</w:t>
            </w:r>
            <w:r w:rsidR="00697994" w:rsidRPr="00E5589F">
              <w:rPr>
                <w:color w:val="auto"/>
                <w:sz w:val="21"/>
                <w:szCs w:val="21"/>
              </w:rPr>
              <w:t xml:space="preserve"> </w:t>
            </w:r>
            <w:r w:rsidR="00CA3BF5">
              <w:rPr>
                <w:color w:val="auto"/>
                <w:sz w:val="21"/>
                <w:szCs w:val="21"/>
              </w:rPr>
              <w:t>Reiniging evenementen</w:t>
            </w:r>
            <w:r w:rsidR="00697994" w:rsidRPr="00E5589F">
              <w:rPr>
                <w:color w:val="auto"/>
                <w:sz w:val="21"/>
                <w:szCs w:val="21"/>
              </w:rPr>
              <w:t>.</w:t>
            </w:r>
          </w:p>
          <w:p w14:paraId="3B645362" w14:textId="33784F5A" w:rsidR="001F388B" w:rsidRPr="00E5589F" w:rsidRDefault="001F388B" w:rsidP="001F388B">
            <w:pPr>
              <w:pStyle w:val="Default"/>
              <w:rPr>
                <w:color w:val="auto"/>
                <w:sz w:val="21"/>
                <w:szCs w:val="21"/>
              </w:rPr>
            </w:pPr>
            <w:r w:rsidRPr="00E5589F">
              <w:rPr>
                <w:color w:val="auto"/>
                <w:sz w:val="21"/>
                <w:szCs w:val="21"/>
              </w:rPr>
              <w:t xml:space="preserve">2. De Gemeente draagt middels </w:t>
            </w:r>
            <w:r w:rsidR="00997C7A">
              <w:rPr>
                <w:color w:val="auto"/>
                <w:sz w:val="21"/>
                <w:szCs w:val="21"/>
              </w:rPr>
              <w:t xml:space="preserve">deze </w:t>
            </w:r>
            <w:r w:rsidR="00997C7A">
              <w:rPr>
                <w:sz w:val="21"/>
                <w:szCs w:val="21"/>
              </w:rPr>
              <w:t>overeenkomst</w:t>
            </w:r>
            <w:r w:rsidR="00E6067B" w:rsidRPr="00E5589F">
              <w:rPr>
                <w:color w:val="auto"/>
                <w:sz w:val="21"/>
                <w:szCs w:val="21"/>
              </w:rPr>
              <w:t xml:space="preserve"> </w:t>
            </w:r>
            <w:r w:rsidRPr="00E5589F">
              <w:rPr>
                <w:color w:val="auto"/>
                <w:sz w:val="21"/>
                <w:szCs w:val="21"/>
              </w:rPr>
              <w:t xml:space="preserve">de </w:t>
            </w:r>
            <w:r w:rsidR="00997C7A">
              <w:rPr>
                <w:sz w:val="21"/>
                <w:szCs w:val="21"/>
              </w:rPr>
              <w:t>Opdrachtnemer</w:t>
            </w:r>
            <w:r w:rsidRPr="00E5589F">
              <w:rPr>
                <w:color w:val="auto"/>
                <w:sz w:val="21"/>
                <w:szCs w:val="21"/>
              </w:rPr>
              <w:t xml:space="preserve"> op de </w:t>
            </w:r>
            <w:r w:rsidR="00F43915" w:rsidRPr="00E5589F">
              <w:rPr>
                <w:sz w:val="21"/>
                <w:szCs w:val="21"/>
              </w:rPr>
              <w:t xml:space="preserve">Service Level </w:t>
            </w:r>
            <w:r w:rsidR="00F43915" w:rsidRPr="00E5589F">
              <w:rPr>
                <w:color w:val="auto"/>
                <w:sz w:val="21"/>
                <w:szCs w:val="21"/>
              </w:rPr>
              <w:t xml:space="preserve">Agreement </w:t>
            </w:r>
            <w:r w:rsidR="002310BE" w:rsidRPr="00E5589F">
              <w:rPr>
                <w:color w:val="auto"/>
                <w:sz w:val="21"/>
                <w:szCs w:val="21"/>
              </w:rPr>
              <w:t>Reiniging evenementen</w:t>
            </w:r>
            <w:r w:rsidR="00F43915" w:rsidRPr="00E5589F">
              <w:rPr>
                <w:color w:val="auto"/>
                <w:sz w:val="21"/>
                <w:szCs w:val="21"/>
              </w:rPr>
              <w:t>,</w:t>
            </w:r>
            <w:r w:rsidR="00D66CD5">
              <w:rPr>
                <w:color w:val="auto"/>
                <w:sz w:val="21"/>
                <w:szCs w:val="21"/>
              </w:rPr>
              <w:t xml:space="preserve"> </w:t>
            </w:r>
            <w:r w:rsidR="00D66CD5" w:rsidRPr="00D66CD5">
              <w:rPr>
                <w:color w:val="auto"/>
                <w:sz w:val="21"/>
                <w:szCs w:val="21"/>
                <w:highlight w:val="yellow"/>
              </w:rPr>
              <w:t>perceel XX</w:t>
            </w:r>
            <w:r w:rsidR="0009771A" w:rsidRPr="00E5589F">
              <w:rPr>
                <w:color w:val="auto"/>
                <w:sz w:val="21"/>
                <w:szCs w:val="21"/>
              </w:rPr>
              <w:t xml:space="preserve"> </w:t>
            </w:r>
            <w:r w:rsidRPr="00E5589F">
              <w:rPr>
                <w:color w:val="auto"/>
                <w:sz w:val="21"/>
                <w:szCs w:val="21"/>
              </w:rPr>
              <w:t xml:space="preserve">uit te voeren conform de eisen en voorschriften van de volgende documenten, welke documenten integraal onderdeel uitmaken van </w:t>
            </w:r>
            <w:r w:rsidR="00997C7A">
              <w:rPr>
                <w:color w:val="auto"/>
                <w:sz w:val="21"/>
                <w:szCs w:val="21"/>
              </w:rPr>
              <w:t>deze Overeenkomst</w:t>
            </w:r>
            <w:r w:rsidRPr="00E5589F">
              <w:rPr>
                <w:color w:val="auto"/>
                <w:sz w:val="21"/>
                <w:szCs w:val="21"/>
              </w:rPr>
              <w:t xml:space="preserve">: </w:t>
            </w:r>
          </w:p>
          <w:p w14:paraId="12DF9CD0" w14:textId="77777777" w:rsidR="0070616C" w:rsidRPr="00E5589F" w:rsidRDefault="0070616C" w:rsidP="0070616C">
            <w:pPr>
              <w:pStyle w:val="Default"/>
              <w:spacing w:after="27"/>
              <w:rPr>
                <w:color w:val="auto"/>
                <w:sz w:val="21"/>
                <w:szCs w:val="21"/>
              </w:rPr>
            </w:pPr>
            <w:r w:rsidRPr="00E5589F">
              <w:rPr>
                <w:color w:val="auto"/>
                <w:sz w:val="21"/>
                <w:szCs w:val="21"/>
              </w:rPr>
              <w:t xml:space="preserve">a. De Nota('s) van Inlichtingen, zoals verstrekt in de aanbestedingsprocedure (Bijlage A) </w:t>
            </w:r>
          </w:p>
          <w:p w14:paraId="278F929C" w14:textId="77777777" w:rsidR="001F388B" w:rsidRPr="00E5589F" w:rsidRDefault="0070616C" w:rsidP="001F388B">
            <w:pPr>
              <w:pStyle w:val="Default"/>
              <w:spacing w:after="27"/>
              <w:rPr>
                <w:color w:val="auto"/>
                <w:sz w:val="21"/>
                <w:szCs w:val="21"/>
              </w:rPr>
            </w:pPr>
            <w:r w:rsidRPr="00E5589F">
              <w:rPr>
                <w:color w:val="auto"/>
                <w:sz w:val="21"/>
                <w:szCs w:val="21"/>
              </w:rPr>
              <w:t>b</w:t>
            </w:r>
            <w:r w:rsidR="001F388B" w:rsidRPr="00E5589F">
              <w:rPr>
                <w:color w:val="auto"/>
                <w:sz w:val="21"/>
                <w:szCs w:val="21"/>
              </w:rPr>
              <w:t>.</w:t>
            </w:r>
            <w:r w:rsidRPr="00E5589F">
              <w:rPr>
                <w:color w:val="auto"/>
                <w:sz w:val="21"/>
                <w:szCs w:val="21"/>
              </w:rPr>
              <w:t xml:space="preserve"> H</w:t>
            </w:r>
            <w:r w:rsidR="00B45B29" w:rsidRPr="00E5589F">
              <w:rPr>
                <w:sz w:val="21"/>
                <w:szCs w:val="21"/>
              </w:rPr>
              <w:t xml:space="preserve">et Inkoopdocument inclusief Programma van Eisen </w:t>
            </w:r>
            <w:r w:rsidR="001F388B" w:rsidRPr="00E5589F">
              <w:rPr>
                <w:color w:val="auto"/>
                <w:sz w:val="21"/>
                <w:szCs w:val="21"/>
              </w:rPr>
              <w:t>inclusief alle bijlagen</w:t>
            </w:r>
            <w:r w:rsidR="001D4452" w:rsidRPr="00E5589F">
              <w:rPr>
                <w:color w:val="auto"/>
                <w:sz w:val="21"/>
                <w:szCs w:val="21"/>
              </w:rPr>
              <w:t xml:space="preserve"> (Bijlage </w:t>
            </w:r>
            <w:r w:rsidRPr="00E5589F">
              <w:rPr>
                <w:color w:val="auto"/>
                <w:sz w:val="21"/>
                <w:szCs w:val="21"/>
              </w:rPr>
              <w:t>B</w:t>
            </w:r>
            <w:r w:rsidR="001D4452" w:rsidRPr="00E5589F">
              <w:rPr>
                <w:color w:val="auto"/>
                <w:sz w:val="21"/>
                <w:szCs w:val="21"/>
              </w:rPr>
              <w:t>)</w:t>
            </w:r>
            <w:r w:rsidR="001F388B" w:rsidRPr="00E5589F">
              <w:rPr>
                <w:color w:val="auto"/>
                <w:sz w:val="21"/>
                <w:szCs w:val="21"/>
              </w:rPr>
              <w:t xml:space="preserve"> </w:t>
            </w:r>
          </w:p>
          <w:p w14:paraId="49F8233E" w14:textId="77777777" w:rsidR="001F388B" w:rsidRPr="00E5589F" w:rsidRDefault="00B45B29" w:rsidP="001F388B">
            <w:pPr>
              <w:pStyle w:val="Default"/>
              <w:spacing w:after="27"/>
              <w:rPr>
                <w:color w:val="auto"/>
                <w:sz w:val="21"/>
                <w:szCs w:val="21"/>
              </w:rPr>
            </w:pPr>
            <w:r w:rsidRPr="00E5589F">
              <w:rPr>
                <w:color w:val="auto"/>
                <w:sz w:val="21"/>
                <w:szCs w:val="21"/>
              </w:rPr>
              <w:t>c</w:t>
            </w:r>
            <w:r w:rsidR="001F388B" w:rsidRPr="00E5589F">
              <w:rPr>
                <w:color w:val="auto"/>
                <w:sz w:val="21"/>
                <w:szCs w:val="21"/>
              </w:rPr>
              <w:t xml:space="preserve">. De Algemene Inkoopvoorwaarden </w:t>
            </w:r>
            <w:r w:rsidR="00DD1152" w:rsidRPr="00E5589F">
              <w:rPr>
                <w:color w:val="auto"/>
                <w:sz w:val="21"/>
                <w:szCs w:val="21"/>
              </w:rPr>
              <w:t xml:space="preserve">(Bijlage </w:t>
            </w:r>
            <w:r w:rsidRPr="00E5589F">
              <w:rPr>
                <w:color w:val="auto"/>
                <w:sz w:val="21"/>
                <w:szCs w:val="21"/>
              </w:rPr>
              <w:t>C</w:t>
            </w:r>
            <w:r w:rsidR="00DD1152" w:rsidRPr="00E5589F">
              <w:rPr>
                <w:color w:val="auto"/>
                <w:sz w:val="21"/>
                <w:szCs w:val="21"/>
              </w:rPr>
              <w:t>)</w:t>
            </w:r>
          </w:p>
          <w:p w14:paraId="4F6CE0AF" w14:textId="6BF2A6DE" w:rsidR="001F388B" w:rsidRPr="00E5589F" w:rsidRDefault="00B45B29" w:rsidP="001F388B">
            <w:pPr>
              <w:pStyle w:val="Default"/>
              <w:rPr>
                <w:color w:val="auto"/>
                <w:sz w:val="21"/>
                <w:szCs w:val="21"/>
              </w:rPr>
            </w:pPr>
            <w:r w:rsidRPr="00E5589F">
              <w:rPr>
                <w:color w:val="auto"/>
                <w:sz w:val="21"/>
                <w:szCs w:val="21"/>
              </w:rPr>
              <w:t>d</w:t>
            </w:r>
            <w:r w:rsidR="001F388B" w:rsidRPr="00E5589F">
              <w:rPr>
                <w:color w:val="auto"/>
                <w:sz w:val="21"/>
                <w:szCs w:val="21"/>
              </w:rPr>
              <w:t xml:space="preserve">. De Inschrijving van </w:t>
            </w:r>
            <w:r w:rsidR="00997C7A">
              <w:rPr>
                <w:sz w:val="21"/>
                <w:szCs w:val="21"/>
              </w:rPr>
              <w:t>Opdrachtnemer</w:t>
            </w:r>
            <w:r w:rsidR="001F388B" w:rsidRPr="00E5589F">
              <w:rPr>
                <w:color w:val="auto"/>
                <w:sz w:val="21"/>
                <w:szCs w:val="21"/>
              </w:rPr>
              <w:t>, in</w:t>
            </w:r>
            <w:r w:rsidR="00D43A88" w:rsidRPr="00E5589F">
              <w:rPr>
                <w:color w:val="auto"/>
                <w:sz w:val="21"/>
                <w:szCs w:val="21"/>
              </w:rPr>
              <w:t xml:space="preserve">clusief alle bijlagen (Bijlage </w:t>
            </w:r>
            <w:r w:rsidRPr="00E5589F">
              <w:rPr>
                <w:color w:val="auto"/>
                <w:sz w:val="21"/>
                <w:szCs w:val="21"/>
              </w:rPr>
              <w:t>D</w:t>
            </w:r>
            <w:r w:rsidR="001F388B" w:rsidRPr="00E5589F">
              <w:rPr>
                <w:color w:val="auto"/>
                <w:sz w:val="21"/>
                <w:szCs w:val="21"/>
              </w:rPr>
              <w:t xml:space="preserve">) </w:t>
            </w:r>
          </w:p>
          <w:p w14:paraId="1EF46747" w14:textId="77777777" w:rsidR="001F388B" w:rsidRPr="00E5589F" w:rsidRDefault="001F388B" w:rsidP="001F388B">
            <w:pPr>
              <w:pStyle w:val="Default"/>
              <w:rPr>
                <w:color w:val="auto"/>
                <w:sz w:val="21"/>
                <w:szCs w:val="21"/>
              </w:rPr>
            </w:pPr>
            <w:r w:rsidRPr="00E5589F">
              <w:rPr>
                <w:color w:val="auto"/>
                <w:sz w:val="21"/>
                <w:szCs w:val="21"/>
              </w:rPr>
              <w:t xml:space="preserve">De volgorde van de bovenstaande documenten geeft aan welk document prevaleert ten opzichte van de andere documenten (a hoogst, </w:t>
            </w:r>
            <w:r w:rsidR="00B45B29" w:rsidRPr="00E5589F">
              <w:rPr>
                <w:color w:val="auto"/>
                <w:sz w:val="21"/>
                <w:szCs w:val="21"/>
              </w:rPr>
              <w:t>d</w:t>
            </w:r>
            <w:r w:rsidRPr="00E5589F">
              <w:rPr>
                <w:color w:val="auto"/>
                <w:sz w:val="21"/>
                <w:szCs w:val="21"/>
              </w:rPr>
              <w:t xml:space="preserve"> laagst). </w:t>
            </w:r>
            <w:r w:rsidR="00C43A0D" w:rsidRPr="00E5589F">
              <w:rPr>
                <w:color w:val="auto"/>
                <w:sz w:val="21"/>
                <w:szCs w:val="21"/>
              </w:rPr>
              <w:t xml:space="preserve">De tekst van deze overeenkomst prevaleert daarnaast boven bijlagen A tot en met </w:t>
            </w:r>
            <w:r w:rsidR="00B45B29" w:rsidRPr="00E5589F">
              <w:rPr>
                <w:color w:val="auto"/>
                <w:sz w:val="21"/>
                <w:szCs w:val="21"/>
              </w:rPr>
              <w:t>D</w:t>
            </w:r>
          </w:p>
          <w:p w14:paraId="212AD022" w14:textId="6C394BFE" w:rsidR="001F388B" w:rsidRPr="00E5589F" w:rsidRDefault="001F388B" w:rsidP="001F388B">
            <w:pPr>
              <w:pStyle w:val="Default"/>
              <w:spacing w:after="30"/>
              <w:rPr>
                <w:color w:val="auto"/>
                <w:sz w:val="21"/>
                <w:szCs w:val="21"/>
              </w:rPr>
            </w:pPr>
            <w:r w:rsidRPr="00E5589F">
              <w:rPr>
                <w:color w:val="auto"/>
                <w:sz w:val="21"/>
                <w:szCs w:val="21"/>
              </w:rPr>
              <w:t xml:space="preserve">3. Als tegenprestatie zal de Gemeente een vergoeding betalen voor het </w:t>
            </w:r>
            <w:r w:rsidR="001D4452" w:rsidRPr="00E5589F">
              <w:rPr>
                <w:color w:val="auto"/>
                <w:sz w:val="21"/>
                <w:szCs w:val="21"/>
              </w:rPr>
              <w:t xml:space="preserve">meerjarig integraal in stand houden van groen objecten </w:t>
            </w:r>
            <w:r w:rsidRPr="00E5589F">
              <w:rPr>
                <w:color w:val="auto"/>
                <w:sz w:val="21"/>
                <w:szCs w:val="21"/>
              </w:rPr>
              <w:t xml:space="preserve">conform het bepaalde in artikel 6 van </w:t>
            </w:r>
            <w:r w:rsidR="00997C7A">
              <w:rPr>
                <w:color w:val="auto"/>
                <w:sz w:val="21"/>
                <w:szCs w:val="21"/>
              </w:rPr>
              <w:t>deze Overeenkomst</w:t>
            </w:r>
            <w:r w:rsidRPr="00E5589F">
              <w:rPr>
                <w:color w:val="auto"/>
                <w:sz w:val="21"/>
                <w:szCs w:val="21"/>
              </w:rPr>
              <w:t xml:space="preserve">. </w:t>
            </w:r>
          </w:p>
          <w:p w14:paraId="027F6AD1" w14:textId="77777777" w:rsidR="001F388B" w:rsidRPr="00E5589F" w:rsidRDefault="001F388B" w:rsidP="001F388B">
            <w:pPr>
              <w:pStyle w:val="Default"/>
              <w:rPr>
                <w:color w:val="auto"/>
                <w:sz w:val="21"/>
                <w:szCs w:val="21"/>
              </w:rPr>
            </w:pPr>
          </w:p>
          <w:p w14:paraId="6D318BD2" w14:textId="77777777" w:rsidR="001F388B" w:rsidRPr="00E5589F" w:rsidRDefault="001F388B" w:rsidP="001F388B">
            <w:pPr>
              <w:pStyle w:val="Default"/>
              <w:rPr>
                <w:color w:val="auto"/>
                <w:sz w:val="21"/>
                <w:szCs w:val="21"/>
              </w:rPr>
            </w:pPr>
            <w:r w:rsidRPr="00E5589F">
              <w:rPr>
                <w:b/>
                <w:bCs/>
                <w:color w:val="auto"/>
                <w:sz w:val="21"/>
                <w:szCs w:val="21"/>
              </w:rPr>
              <w:t xml:space="preserve">2. ALGEMENE INKOOPVOORWAARDEN </w:t>
            </w:r>
          </w:p>
          <w:p w14:paraId="20CDE477" w14:textId="2023960D" w:rsidR="001F388B" w:rsidRPr="00E5589F" w:rsidRDefault="001F388B" w:rsidP="001F388B">
            <w:pPr>
              <w:pStyle w:val="Default"/>
              <w:spacing w:after="30"/>
              <w:rPr>
                <w:color w:val="auto"/>
                <w:sz w:val="21"/>
                <w:szCs w:val="21"/>
              </w:rPr>
            </w:pPr>
            <w:r w:rsidRPr="00E5589F">
              <w:rPr>
                <w:color w:val="auto"/>
                <w:sz w:val="21"/>
                <w:szCs w:val="21"/>
              </w:rPr>
              <w:t xml:space="preserve">1. De Algemene Inkoopvoorwaarden voor leveringen en diensten van de </w:t>
            </w:r>
            <w:r w:rsidR="005E4D0B">
              <w:rPr>
                <w:color w:val="auto"/>
                <w:sz w:val="21"/>
                <w:szCs w:val="21"/>
              </w:rPr>
              <w:t>G</w:t>
            </w:r>
            <w:r w:rsidRPr="00E5589F">
              <w:rPr>
                <w:color w:val="auto"/>
                <w:sz w:val="21"/>
                <w:szCs w:val="21"/>
              </w:rPr>
              <w:t xml:space="preserve">emeente Amsterdam, d.d. 14 maart 2014, gedeponeerd bij de Kamer van Koophandel onder nummer KvK nr.34366966 zijn op </w:t>
            </w:r>
            <w:r w:rsidR="00997C7A">
              <w:rPr>
                <w:color w:val="auto"/>
                <w:sz w:val="21"/>
                <w:szCs w:val="21"/>
              </w:rPr>
              <w:t>deze Overeenkomst</w:t>
            </w:r>
            <w:r w:rsidR="00997C7A" w:rsidRPr="00E5589F">
              <w:rPr>
                <w:color w:val="auto"/>
                <w:sz w:val="21"/>
                <w:szCs w:val="21"/>
              </w:rPr>
              <w:t xml:space="preserve"> </w:t>
            </w:r>
            <w:r w:rsidRPr="00E5589F">
              <w:rPr>
                <w:color w:val="auto"/>
                <w:sz w:val="21"/>
                <w:szCs w:val="21"/>
              </w:rPr>
              <w:t xml:space="preserve">van toepassing. De toepasselijkheid van eventuele door de Inschrijver gehanteerde algemene of specifieke voorwaarden wordt uitdrukkelijk uitgesloten. De Algemene Inkoopvoorwaarden zijn bij </w:t>
            </w:r>
            <w:r w:rsidR="00997C7A">
              <w:rPr>
                <w:color w:val="auto"/>
                <w:sz w:val="21"/>
                <w:szCs w:val="21"/>
              </w:rPr>
              <w:t>deze Overeenkomst</w:t>
            </w:r>
            <w:r w:rsidR="00997C7A" w:rsidRPr="00E5589F">
              <w:rPr>
                <w:color w:val="auto"/>
                <w:sz w:val="21"/>
                <w:szCs w:val="21"/>
              </w:rPr>
              <w:t xml:space="preserve"> </w:t>
            </w:r>
            <w:r w:rsidRPr="00E5589F">
              <w:rPr>
                <w:color w:val="auto"/>
                <w:sz w:val="21"/>
                <w:szCs w:val="21"/>
              </w:rPr>
              <w:t xml:space="preserve">als Bijlage </w:t>
            </w:r>
            <w:r w:rsidR="00864442" w:rsidRPr="00E5589F">
              <w:rPr>
                <w:color w:val="auto"/>
                <w:sz w:val="21"/>
                <w:szCs w:val="21"/>
              </w:rPr>
              <w:t>C</w:t>
            </w:r>
            <w:r w:rsidRPr="00E5589F">
              <w:rPr>
                <w:color w:val="auto"/>
                <w:sz w:val="21"/>
                <w:szCs w:val="21"/>
              </w:rPr>
              <w:t xml:space="preserve"> gevoegd. </w:t>
            </w:r>
          </w:p>
          <w:p w14:paraId="15C2664D" w14:textId="7B39A07B" w:rsidR="001F388B" w:rsidRPr="00E5589F" w:rsidRDefault="001F388B" w:rsidP="001F388B">
            <w:pPr>
              <w:pStyle w:val="Default"/>
              <w:spacing w:after="30"/>
              <w:rPr>
                <w:color w:val="auto"/>
                <w:sz w:val="21"/>
                <w:szCs w:val="21"/>
              </w:rPr>
            </w:pPr>
            <w:r w:rsidRPr="00E5589F">
              <w:rPr>
                <w:color w:val="auto"/>
                <w:sz w:val="21"/>
                <w:szCs w:val="21"/>
              </w:rPr>
              <w:t>2. Ter aanvulling van artikel 14.2.</w:t>
            </w:r>
            <w:r w:rsidR="00761C4A">
              <w:rPr>
                <w:color w:val="auto"/>
                <w:sz w:val="21"/>
                <w:szCs w:val="21"/>
              </w:rPr>
              <w:t>op</w:t>
            </w:r>
            <w:r w:rsidRPr="00E5589F">
              <w:rPr>
                <w:color w:val="auto"/>
                <w:sz w:val="21"/>
                <w:szCs w:val="21"/>
              </w:rPr>
              <w:t xml:space="preserve"> de Algemene Inkoopvoorwaarden (Aansprakelijkheid en verzekering) verstaat de Gemeente onder een adequate verzekering dat deze in ieder geval de mogelijkheid biedt om twee maal per jaar </w:t>
            </w:r>
            <w:r w:rsidR="00DC2FAB" w:rsidRPr="00E5589F">
              <w:rPr>
                <w:color w:val="auto"/>
                <w:sz w:val="21"/>
                <w:szCs w:val="21"/>
              </w:rPr>
              <w:t xml:space="preserve">een </w:t>
            </w:r>
            <w:r w:rsidRPr="00E5589F">
              <w:rPr>
                <w:color w:val="auto"/>
                <w:sz w:val="21"/>
                <w:szCs w:val="21"/>
              </w:rPr>
              <w:t xml:space="preserve">bedrag van € 1.000.000,-- uit te betalen en waarvan het </w:t>
            </w:r>
            <w:r w:rsidRPr="00E5589F">
              <w:rPr>
                <w:color w:val="auto"/>
                <w:sz w:val="21"/>
                <w:szCs w:val="21"/>
              </w:rPr>
              <w:lastRenderedPageBreak/>
              <w:t xml:space="preserve">eigen risico voor Leverancier maximaal € 50.000 per gebeurtenis is. </w:t>
            </w:r>
          </w:p>
          <w:p w14:paraId="5DDB4CDF" w14:textId="16F3204B" w:rsidR="001F388B" w:rsidRPr="00E5589F" w:rsidRDefault="001F388B" w:rsidP="001F388B">
            <w:pPr>
              <w:pStyle w:val="Default"/>
              <w:rPr>
                <w:rFonts w:cs="Times New Roman"/>
                <w:color w:val="auto"/>
                <w:sz w:val="21"/>
                <w:szCs w:val="21"/>
              </w:rPr>
            </w:pPr>
            <w:r w:rsidRPr="00E5589F">
              <w:rPr>
                <w:color w:val="auto"/>
                <w:sz w:val="21"/>
                <w:szCs w:val="21"/>
              </w:rPr>
              <w:t xml:space="preserve">3. De aansprakelijkheid van </w:t>
            </w:r>
            <w:r w:rsidR="00997C7A">
              <w:rPr>
                <w:sz w:val="21"/>
                <w:szCs w:val="21"/>
              </w:rPr>
              <w:t>Opdrachtnemer</w:t>
            </w:r>
            <w:r w:rsidR="00997C7A" w:rsidRPr="00E5589F" w:rsidDel="00997C7A">
              <w:rPr>
                <w:color w:val="auto"/>
                <w:sz w:val="21"/>
                <w:szCs w:val="21"/>
              </w:rPr>
              <w:t xml:space="preserve"> </w:t>
            </w:r>
            <w:r w:rsidRPr="00E5589F">
              <w:rPr>
                <w:color w:val="auto"/>
                <w:sz w:val="21"/>
                <w:szCs w:val="21"/>
              </w:rPr>
              <w:t xml:space="preserve">is beperkt tot het maximale bedrag waarvoor </w:t>
            </w:r>
            <w:r w:rsidR="00997C7A">
              <w:rPr>
                <w:sz w:val="21"/>
                <w:szCs w:val="21"/>
              </w:rPr>
              <w:t>Opdrachtnemer</w:t>
            </w:r>
            <w:r w:rsidRPr="00E5589F">
              <w:rPr>
                <w:color w:val="auto"/>
                <w:sz w:val="21"/>
                <w:szCs w:val="21"/>
              </w:rPr>
              <w:t xml:space="preserve"> krachtens artikel 2.2 van deze </w:t>
            </w:r>
            <w:r w:rsidR="00F468E5" w:rsidRPr="00E5589F">
              <w:rPr>
                <w:color w:val="auto"/>
                <w:sz w:val="21"/>
                <w:szCs w:val="21"/>
              </w:rPr>
              <w:t>Overeenkomst</w:t>
            </w:r>
            <w:r w:rsidRPr="00E5589F">
              <w:rPr>
                <w:color w:val="auto"/>
                <w:sz w:val="21"/>
                <w:szCs w:val="21"/>
              </w:rPr>
              <w:t xml:space="preserve"> verzekerd dient te zijn. </w:t>
            </w:r>
          </w:p>
          <w:p w14:paraId="4120E9FE" w14:textId="77777777" w:rsidR="001F388B" w:rsidRPr="00E5589F" w:rsidRDefault="001F388B" w:rsidP="001F388B">
            <w:pPr>
              <w:pStyle w:val="Default"/>
              <w:pageBreakBefore/>
              <w:rPr>
                <w:rFonts w:cs="Times New Roman"/>
                <w:color w:val="auto"/>
                <w:sz w:val="21"/>
                <w:szCs w:val="21"/>
              </w:rPr>
            </w:pPr>
          </w:p>
          <w:p w14:paraId="26BD8D17" w14:textId="77777777" w:rsidR="001F388B" w:rsidRPr="00E5589F" w:rsidRDefault="001F388B" w:rsidP="001F388B">
            <w:pPr>
              <w:pStyle w:val="Default"/>
              <w:rPr>
                <w:color w:val="auto"/>
                <w:sz w:val="21"/>
                <w:szCs w:val="21"/>
              </w:rPr>
            </w:pPr>
            <w:r w:rsidRPr="00E5589F">
              <w:rPr>
                <w:b/>
                <w:bCs/>
                <w:color w:val="auto"/>
                <w:sz w:val="21"/>
                <w:szCs w:val="21"/>
              </w:rPr>
              <w:t xml:space="preserve">3. DUUR </w:t>
            </w:r>
          </w:p>
          <w:p w14:paraId="50DA80B3" w14:textId="77777777" w:rsidR="008D340B" w:rsidRPr="00E5589F" w:rsidRDefault="001F388B" w:rsidP="0009771A">
            <w:pPr>
              <w:pStyle w:val="Default"/>
              <w:spacing w:after="30"/>
              <w:rPr>
                <w:color w:val="auto"/>
                <w:sz w:val="21"/>
                <w:szCs w:val="21"/>
              </w:rPr>
            </w:pPr>
            <w:r w:rsidRPr="00E5589F">
              <w:rPr>
                <w:color w:val="auto"/>
                <w:sz w:val="21"/>
                <w:szCs w:val="21"/>
              </w:rPr>
              <w:t>1.</w:t>
            </w:r>
            <w:r w:rsidR="008D340B" w:rsidRPr="00E5589F">
              <w:rPr>
                <w:color w:val="auto"/>
                <w:sz w:val="21"/>
                <w:szCs w:val="21"/>
              </w:rPr>
              <w:t xml:space="preserve"> Deze </w:t>
            </w:r>
            <w:r w:rsidR="00F468E5" w:rsidRPr="00E5589F">
              <w:rPr>
                <w:sz w:val="21"/>
                <w:szCs w:val="21"/>
              </w:rPr>
              <w:t xml:space="preserve">Service Level </w:t>
            </w:r>
            <w:r w:rsidR="00F468E5" w:rsidRPr="00E5589F">
              <w:rPr>
                <w:color w:val="auto"/>
                <w:sz w:val="21"/>
                <w:szCs w:val="21"/>
              </w:rPr>
              <w:t xml:space="preserve">Agreement </w:t>
            </w:r>
            <w:r w:rsidR="00A056DC" w:rsidRPr="00E5589F">
              <w:rPr>
                <w:color w:val="auto"/>
                <w:sz w:val="21"/>
                <w:szCs w:val="21"/>
              </w:rPr>
              <w:t xml:space="preserve">Reiniging evenementen </w:t>
            </w:r>
            <w:r w:rsidR="008D340B" w:rsidRPr="00E5589F">
              <w:rPr>
                <w:color w:val="auto"/>
                <w:sz w:val="21"/>
                <w:szCs w:val="21"/>
              </w:rPr>
              <w:t xml:space="preserve">gaat in op </w:t>
            </w:r>
            <w:r w:rsidR="000231D0" w:rsidRPr="00E5589F">
              <w:rPr>
                <w:color w:val="auto"/>
                <w:sz w:val="21"/>
                <w:szCs w:val="21"/>
              </w:rPr>
              <w:t>1</w:t>
            </w:r>
            <w:r w:rsidR="000231D0">
              <w:rPr>
                <w:color w:val="auto"/>
                <w:sz w:val="21"/>
                <w:szCs w:val="21"/>
              </w:rPr>
              <w:t xml:space="preserve"> september</w:t>
            </w:r>
            <w:r w:rsidR="000231D0" w:rsidRPr="00E5589F">
              <w:rPr>
                <w:color w:val="auto"/>
                <w:sz w:val="21"/>
                <w:szCs w:val="21"/>
              </w:rPr>
              <w:t xml:space="preserve"> 2020 en heeft een looptijd t/m 31 </w:t>
            </w:r>
            <w:r w:rsidR="000231D0">
              <w:rPr>
                <w:color w:val="auto"/>
                <w:sz w:val="21"/>
                <w:szCs w:val="21"/>
              </w:rPr>
              <w:t>augustus</w:t>
            </w:r>
            <w:r w:rsidR="000231D0" w:rsidRPr="00E5589F">
              <w:rPr>
                <w:color w:val="auto"/>
                <w:sz w:val="21"/>
                <w:szCs w:val="21"/>
              </w:rPr>
              <w:t xml:space="preserve"> 20</w:t>
            </w:r>
            <w:r w:rsidR="000231D0">
              <w:rPr>
                <w:color w:val="auto"/>
                <w:sz w:val="21"/>
                <w:szCs w:val="21"/>
              </w:rPr>
              <w:t>24</w:t>
            </w:r>
            <w:r w:rsidR="008D340B" w:rsidRPr="00E5589F">
              <w:rPr>
                <w:color w:val="auto"/>
                <w:sz w:val="21"/>
                <w:szCs w:val="21"/>
              </w:rPr>
              <w:t xml:space="preserve">, met een verlengingsoptie, eenzijdig uit te oefenen door </w:t>
            </w:r>
            <w:r w:rsidR="008D2127" w:rsidRPr="00E5589F">
              <w:rPr>
                <w:color w:val="auto"/>
                <w:sz w:val="21"/>
                <w:szCs w:val="21"/>
              </w:rPr>
              <w:t>Gemeente</w:t>
            </w:r>
            <w:r w:rsidR="008D340B" w:rsidRPr="00E5589F">
              <w:rPr>
                <w:color w:val="auto"/>
                <w:sz w:val="21"/>
                <w:szCs w:val="21"/>
              </w:rPr>
              <w:t xml:space="preserve">,  van </w:t>
            </w:r>
            <w:r w:rsidR="00F468E5" w:rsidRPr="00E5589F">
              <w:rPr>
                <w:color w:val="auto"/>
                <w:sz w:val="21"/>
                <w:szCs w:val="21"/>
              </w:rPr>
              <w:t>twee</w:t>
            </w:r>
            <w:r w:rsidR="00F739C2" w:rsidRPr="00E5589F">
              <w:rPr>
                <w:color w:val="auto"/>
                <w:sz w:val="21"/>
                <w:szCs w:val="21"/>
              </w:rPr>
              <w:t xml:space="preserve"> k</w:t>
            </w:r>
            <w:r w:rsidR="008D340B" w:rsidRPr="00E5589F">
              <w:rPr>
                <w:color w:val="auto"/>
                <w:sz w:val="21"/>
                <w:szCs w:val="21"/>
              </w:rPr>
              <w:t>alenderjar</w:t>
            </w:r>
            <w:r w:rsidR="00F468E5" w:rsidRPr="00E5589F">
              <w:rPr>
                <w:color w:val="auto"/>
                <w:sz w:val="21"/>
                <w:szCs w:val="21"/>
              </w:rPr>
              <w:t>en</w:t>
            </w:r>
            <w:r w:rsidR="008D340B" w:rsidRPr="00E5589F">
              <w:rPr>
                <w:color w:val="auto"/>
                <w:sz w:val="21"/>
                <w:szCs w:val="21"/>
              </w:rPr>
              <w:t>.</w:t>
            </w:r>
          </w:p>
          <w:p w14:paraId="69882898" w14:textId="602F3606" w:rsidR="008D340B" w:rsidRPr="00E5589F" w:rsidRDefault="0009771A" w:rsidP="0009771A">
            <w:pPr>
              <w:pStyle w:val="Default"/>
              <w:spacing w:after="30"/>
              <w:rPr>
                <w:color w:val="auto"/>
                <w:sz w:val="21"/>
                <w:szCs w:val="21"/>
              </w:rPr>
            </w:pPr>
            <w:r w:rsidRPr="00E5589F">
              <w:rPr>
                <w:color w:val="auto"/>
                <w:sz w:val="21"/>
                <w:szCs w:val="21"/>
              </w:rPr>
              <w:t xml:space="preserve">2. </w:t>
            </w:r>
            <w:r w:rsidR="00997C7A">
              <w:rPr>
                <w:sz w:val="21"/>
                <w:szCs w:val="21"/>
              </w:rPr>
              <w:t>Opdrachtnemer</w:t>
            </w:r>
            <w:r w:rsidR="008D340B" w:rsidRPr="00E5589F">
              <w:rPr>
                <w:color w:val="auto"/>
                <w:sz w:val="21"/>
                <w:szCs w:val="21"/>
              </w:rPr>
              <w:t xml:space="preserve"> wordt uiterlijk drie (3) maanden voor het verstrijken van de  looptijd van de </w:t>
            </w:r>
            <w:r w:rsidR="008C4CF7" w:rsidRPr="00E5589F">
              <w:rPr>
                <w:color w:val="auto"/>
                <w:sz w:val="21"/>
                <w:szCs w:val="21"/>
              </w:rPr>
              <w:t>overeenkomst</w:t>
            </w:r>
            <w:r w:rsidR="000F0454" w:rsidRPr="00E5589F">
              <w:rPr>
                <w:color w:val="auto"/>
                <w:sz w:val="21"/>
                <w:szCs w:val="21"/>
              </w:rPr>
              <w:t xml:space="preserve"> </w:t>
            </w:r>
            <w:r w:rsidR="008D340B" w:rsidRPr="00E5589F">
              <w:rPr>
                <w:color w:val="auto"/>
                <w:sz w:val="21"/>
                <w:szCs w:val="21"/>
              </w:rPr>
              <w:t xml:space="preserve">schriftelijk in kennis gesteld van het besluit of door </w:t>
            </w:r>
            <w:r w:rsidR="008D2127" w:rsidRPr="00E5589F">
              <w:rPr>
                <w:color w:val="auto"/>
                <w:sz w:val="21"/>
                <w:szCs w:val="21"/>
              </w:rPr>
              <w:t>Gemeente</w:t>
            </w:r>
            <w:r w:rsidR="008D340B" w:rsidRPr="00E5589F">
              <w:rPr>
                <w:color w:val="auto"/>
                <w:sz w:val="21"/>
                <w:szCs w:val="21"/>
              </w:rPr>
              <w:t xml:space="preserve"> gebruik wordt gemaakt van de verlengingsoptie. Indien de verlengingsoptie door </w:t>
            </w:r>
            <w:r w:rsidR="008D2127" w:rsidRPr="00E5589F">
              <w:rPr>
                <w:color w:val="auto"/>
                <w:sz w:val="21"/>
                <w:szCs w:val="21"/>
              </w:rPr>
              <w:t>Gemeente</w:t>
            </w:r>
            <w:r w:rsidR="008D340B" w:rsidRPr="00E5589F">
              <w:rPr>
                <w:color w:val="auto"/>
                <w:sz w:val="21"/>
                <w:szCs w:val="21"/>
              </w:rPr>
              <w:t xml:space="preserve"> niet wordt uitgeoefend eindigt de </w:t>
            </w:r>
            <w:r w:rsidR="008F7019" w:rsidRPr="00E5589F">
              <w:rPr>
                <w:color w:val="auto"/>
                <w:sz w:val="21"/>
                <w:szCs w:val="21"/>
              </w:rPr>
              <w:t>O</w:t>
            </w:r>
            <w:r w:rsidR="008D340B" w:rsidRPr="00E5589F">
              <w:rPr>
                <w:color w:val="auto"/>
                <w:sz w:val="21"/>
                <w:szCs w:val="21"/>
              </w:rPr>
              <w:t>vereenkomst van rechtswege na het verstrijken van de in de eerste zin van dit artikel bedoelde termijn / op dat moment geldende termijn.</w:t>
            </w:r>
          </w:p>
          <w:p w14:paraId="278A39B2" w14:textId="77C2BF38" w:rsidR="001F388B" w:rsidRPr="00E5589F" w:rsidRDefault="0009771A" w:rsidP="00D43A88">
            <w:pPr>
              <w:pStyle w:val="Default"/>
              <w:spacing w:after="30"/>
              <w:rPr>
                <w:color w:val="auto"/>
                <w:sz w:val="21"/>
                <w:szCs w:val="21"/>
              </w:rPr>
            </w:pPr>
            <w:r w:rsidRPr="00E5589F">
              <w:rPr>
                <w:color w:val="auto"/>
                <w:sz w:val="21"/>
                <w:szCs w:val="21"/>
              </w:rPr>
              <w:t>3</w:t>
            </w:r>
            <w:r w:rsidR="001F388B" w:rsidRPr="00E5589F">
              <w:rPr>
                <w:color w:val="auto"/>
                <w:sz w:val="21"/>
                <w:szCs w:val="21"/>
              </w:rPr>
              <w:t xml:space="preserve">. Verplichtingen die naar hun aard bestemd zijn om ook na de looptijd van </w:t>
            </w:r>
            <w:r w:rsidR="00997C7A">
              <w:rPr>
                <w:color w:val="auto"/>
                <w:sz w:val="21"/>
                <w:szCs w:val="21"/>
              </w:rPr>
              <w:t>de Overeenkomst</w:t>
            </w:r>
            <w:r w:rsidR="001F388B" w:rsidRPr="00E5589F">
              <w:rPr>
                <w:color w:val="auto"/>
                <w:sz w:val="21"/>
                <w:szCs w:val="21"/>
              </w:rPr>
              <w:t xml:space="preserve"> voort te duren, blijven na afloop bestaan. Tot de verplichtingen behoren in ieder geval – maar niet limitatief - geschillenbeslechting, forumkeuze en toepasselijk recht. </w:t>
            </w:r>
          </w:p>
          <w:p w14:paraId="7CD41968" w14:textId="77777777" w:rsidR="001F388B" w:rsidRPr="00E5589F" w:rsidRDefault="001F388B" w:rsidP="001F388B">
            <w:pPr>
              <w:pStyle w:val="Default"/>
              <w:rPr>
                <w:color w:val="auto"/>
                <w:sz w:val="21"/>
                <w:szCs w:val="21"/>
              </w:rPr>
            </w:pPr>
          </w:p>
          <w:p w14:paraId="6FDFB060" w14:textId="77777777" w:rsidR="001F388B" w:rsidRPr="00E5589F" w:rsidRDefault="001F388B" w:rsidP="001F388B">
            <w:pPr>
              <w:pStyle w:val="Default"/>
              <w:rPr>
                <w:color w:val="auto"/>
                <w:sz w:val="21"/>
                <w:szCs w:val="21"/>
              </w:rPr>
            </w:pPr>
            <w:r w:rsidRPr="00E5589F">
              <w:rPr>
                <w:b/>
                <w:bCs/>
                <w:color w:val="auto"/>
                <w:sz w:val="21"/>
                <w:szCs w:val="21"/>
              </w:rPr>
              <w:t xml:space="preserve">4. </w:t>
            </w:r>
            <w:r w:rsidR="009322CC" w:rsidRPr="00E5589F">
              <w:rPr>
                <w:b/>
                <w:bCs/>
                <w:color w:val="auto"/>
                <w:sz w:val="21"/>
                <w:szCs w:val="21"/>
              </w:rPr>
              <w:t xml:space="preserve">WIJZIGINGSBEHEER </w:t>
            </w:r>
            <w:r w:rsidR="00F468E5" w:rsidRPr="00E5589F">
              <w:rPr>
                <w:b/>
                <w:bCs/>
                <w:color w:val="auto"/>
                <w:sz w:val="21"/>
                <w:szCs w:val="21"/>
              </w:rPr>
              <w:t>OVEREENKOMST</w:t>
            </w:r>
          </w:p>
          <w:p w14:paraId="737E4DFB" w14:textId="77777777" w:rsidR="009322CC" w:rsidRPr="00E5589F" w:rsidRDefault="00E74988" w:rsidP="00E74988">
            <w:pPr>
              <w:pStyle w:val="Default"/>
              <w:spacing w:after="30"/>
              <w:rPr>
                <w:color w:val="auto"/>
                <w:sz w:val="21"/>
                <w:szCs w:val="21"/>
              </w:rPr>
            </w:pPr>
            <w:bookmarkStart w:id="2" w:name="_Toc535661709"/>
            <w:bookmarkStart w:id="3" w:name="_Toc520988699"/>
            <w:r w:rsidRPr="00E5589F">
              <w:rPr>
                <w:color w:val="auto"/>
                <w:sz w:val="21"/>
                <w:szCs w:val="21"/>
              </w:rPr>
              <w:t>1 W</w:t>
            </w:r>
            <w:r w:rsidR="009322CC" w:rsidRPr="00E5589F">
              <w:rPr>
                <w:color w:val="auto"/>
                <w:sz w:val="21"/>
                <w:szCs w:val="21"/>
              </w:rPr>
              <w:t>ijzigingen</w:t>
            </w:r>
            <w:bookmarkEnd w:id="2"/>
            <w:bookmarkEnd w:id="3"/>
          </w:p>
          <w:p w14:paraId="4F8280CE" w14:textId="77777777" w:rsidR="009322CC" w:rsidRPr="00E5589F" w:rsidRDefault="003A556A" w:rsidP="00A06D5F">
            <w:pPr>
              <w:pStyle w:val="Default"/>
              <w:spacing w:after="30"/>
              <w:rPr>
                <w:color w:val="auto"/>
                <w:sz w:val="21"/>
                <w:szCs w:val="21"/>
              </w:rPr>
            </w:pPr>
            <w:r w:rsidRPr="00E5589F">
              <w:rPr>
                <w:color w:val="auto"/>
                <w:sz w:val="21"/>
                <w:szCs w:val="21"/>
              </w:rPr>
              <w:t>Gedurende de uitvoering kunnen beide partijen voorstellen indienen voor aanpassingen en wijzigingen, een zogenaamd voorstel tot wijziging. Dit brengt het bereiken van de doelstellingen voor een schone openbare ruimte van Amsterdam steeds dichterbij</w:t>
            </w:r>
            <w:r w:rsidR="009322CC" w:rsidRPr="00E5589F">
              <w:rPr>
                <w:color w:val="auto"/>
                <w:sz w:val="21"/>
                <w:szCs w:val="21"/>
              </w:rPr>
              <w:t>.</w:t>
            </w:r>
            <w:r w:rsidR="00E12EC3" w:rsidRPr="00E5589F">
              <w:rPr>
                <w:color w:val="auto"/>
                <w:sz w:val="21"/>
                <w:szCs w:val="21"/>
              </w:rPr>
              <w:t xml:space="preserve"> </w:t>
            </w:r>
          </w:p>
          <w:p w14:paraId="5C944AF5" w14:textId="77777777" w:rsidR="009322CC" w:rsidRPr="00E5589F" w:rsidRDefault="00913D7D" w:rsidP="009322CC">
            <w:pPr>
              <w:pStyle w:val="Default"/>
              <w:spacing w:after="30"/>
              <w:rPr>
                <w:color w:val="auto"/>
                <w:sz w:val="21"/>
                <w:szCs w:val="21"/>
              </w:rPr>
            </w:pPr>
            <w:r w:rsidRPr="00E5589F">
              <w:rPr>
                <w:color w:val="auto"/>
                <w:sz w:val="21"/>
                <w:szCs w:val="21"/>
              </w:rPr>
              <w:t xml:space="preserve">Bij mogelijke Wijzigingen </w:t>
            </w:r>
            <w:r w:rsidR="009322CC" w:rsidRPr="00E5589F">
              <w:rPr>
                <w:color w:val="auto"/>
                <w:sz w:val="21"/>
                <w:szCs w:val="21"/>
              </w:rPr>
              <w:t>wordt e</w:t>
            </w:r>
            <w:r w:rsidRPr="00E5589F">
              <w:rPr>
                <w:color w:val="auto"/>
                <w:sz w:val="21"/>
                <w:szCs w:val="21"/>
              </w:rPr>
              <w:t>r</w:t>
            </w:r>
            <w:r w:rsidR="009322CC" w:rsidRPr="00E5589F">
              <w:rPr>
                <w:color w:val="auto"/>
                <w:sz w:val="21"/>
                <w:szCs w:val="21"/>
              </w:rPr>
              <w:t xml:space="preserve"> onderscheid gemaakt tussen </w:t>
            </w:r>
            <w:r w:rsidRPr="00E5589F">
              <w:rPr>
                <w:color w:val="auto"/>
                <w:sz w:val="21"/>
                <w:szCs w:val="21"/>
              </w:rPr>
              <w:t>I</w:t>
            </w:r>
            <w:r w:rsidR="009322CC" w:rsidRPr="00E5589F">
              <w:rPr>
                <w:color w:val="auto"/>
                <w:sz w:val="21"/>
                <w:szCs w:val="21"/>
              </w:rPr>
              <w:t xml:space="preserve">ncidentele </w:t>
            </w:r>
            <w:r w:rsidRPr="00E5589F">
              <w:rPr>
                <w:color w:val="auto"/>
                <w:sz w:val="21"/>
                <w:szCs w:val="21"/>
              </w:rPr>
              <w:t>A</w:t>
            </w:r>
            <w:r w:rsidR="009322CC" w:rsidRPr="00E5589F">
              <w:rPr>
                <w:color w:val="auto"/>
                <w:sz w:val="21"/>
                <w:szCs w:val="21"/>
              </w:rPr>
              <w:t>fwijkingen</w:t>
            </w:r>
            <w:r w:rsidRPr="00E5589F">
              <w:rPr>
                <w:color w:val="auto"/>
                <w:sz w:val="21"/>
                <w:szCs w:val="21"/>
              </w:rPr>
              <w:t>,</w:t>
            </w:r>
            <w:r w:rsidR="009322CC" w:rsidRPr="00E5589F">
              <w:rPr>
                <w:color w:val="auto"/>
                <w:sz w:val="21"/>
                <w:szCs w:val="21"/>
              </w:rPr>
              <w:t xml:space="preserve"> </w:t>
            </w:r>
            <w:r w:rsidRPr="00E5589F">
              <w:rPr>
                <w:color w:val="auto"/>
                <w:sz w:val="21"/>
                <w:szCs w:val="21"/>
              </w:rPr>
              <w:t>E</w:t>
            </w:r>
            <w:r w:rsidR="009322CC" w:rsidRPr="00E5589F">
              <w:rPr>
                <w:color w:val="auto"/>
                <w:sz w:val="21"/>
                <w:szCs w:val="21"/>
              </w:rPr>
              <w:t>scalaties</w:t>
            </w:r>
            <w:r w:rsidRPr="00E5589F">
              <w:rPr>
                <w:color w:val="auto"/>
                <w:sz w:val="21"/>
                <w:szCs w:val="21"/>
              </w:rPr>
              <w:t>, Areaal Wijzigingen en Structurele wijzigingen</w:t>
            </w:r>
            <w:r w:rsidR="009322CC" w:rsidRPr="00E5589F">
              <w:rPr>
                <w:color w:val="auto"/>
                <w:sz w:val="21"/>
                <w:szCs w:val="21"/>
              </w:rPr>
              <w:t>.</w:t>
            </w:r>
          </w:p>
          <w:p w14:paraId="400C76F7" w14:textId="77777777" w:rsidR="009322CC" w:rsidRPr="00E5589F" w:rsidRDefault="00913D7D" w:rsidP="009322CC">
            <w:pPr>
              <w:pStyle w:val="Default"/>
              <w:spacing w:after="30"/>
              <w:rPr>
                <w:color w:val="auto"/>
                <w:sz w:val="21"/>
                <w:szCs w:val="21"/>
              </w:rPr>
            </w:pPr>
            <w:r w:rsidRPr="00E5589F">
              <w:rPr>
                <w:color w:val="auto"/>
                <w:sz w:val="21"/>
                <w:szCs w:val="21"/>
              </w:rPr>
              <w:t xml:space="preserve">2. Incidentele Afwijking: Bij deze wijzigingen gaat het om een eenmalige, kortstondige afwijking van de inhoud van de </w:t>
            </w:r>
            <w:r w:rsidR="00F739C2" w:rsidRPr="00E5589F">
              <w:rPr>
                <w:color w:val="auto"/>
                <w:sz w:val="21"/>
                <w:szCs w:val="21"/>
              </w:rPr>
              <w:t>Prestatie overeenkomst</w:t>
            </w:r>
            <w:r w:rsidRPr="00E5589F">
              <w:rPr>
                <w:color w:val="auto"/>
                <w:sz w:val="21"/>
                <w:szCs w:val="21"/>
              </w:rPr>
              <w:t xml:space="preserve">, waarbij de </w:t>
            </w:r>
            <w:r w:rsidR="008C4CF7" w:rsidRPr="00E5589F">
              <w:rPr>
                <w:color w:val="auto"/>
                <w:sz w:val="21"/>
                <w:szCs w:val="21"/>
              </w:rPr>
              <w:t>Prestatie overeenkomst</w:t>
            </w:r>
            <w:r w:rsidR="005A131B" w:rsidRPr="00E5589F">
              <w:rPr>
                <w:color w:val="auto"/>
                <w:sz w:val="21"/>
                <w:szCs w:val="21"/>
              </w:rPr>
              <w:t xml:space="preserve"> </w:t>
            </w:r>
            <w:r w:rsidRPr="00E5589F">
              <w:rPr>
                <w:color w:val="auto"/>
                <w:sz w:val="21"/>
                <w:szCs w:val="21"/>
              </w:rPr>
              <w:t xml:space="preserve">als zodanig niet wijzigt. </w:t>
            </w:r>
            <w:r w:rsidR="009322CC" w:rsidRPr="00E5589F">
              <w:rPr>
                <w:color w:val="auto"/>
                <w:sz w:val="21"/>
                <w:szCs w:val="21"/>
              </w:rPr>
              <w:t>Voor een incidentele afwijking</w:t>
            </w:r>
            <w:r w:rsidR="00B45B29" w:rsidRPr="00E5589F">
              <w:rPr>
                <w:color w:val="auto"/>
                <w:sz w:val="21"/>
                <w:szCs w:val="21"/>
              </w:rPr>
              <w:t xml:space="preserve"> </w:t>
            </w:r>
            <w:r w:rsidR="009322CC" w:rsidRPr="00E5589F">
              <w:rPr>
                <w:color w:val="auto"/>
                <w:sz w:val="21"/>
                <w:szCs w:val="21"/>
              </w:rPr>
              <w:t xml:space="preserve">wordt het verzoek schriftelijk kenbaar gemaakt, waarna </w:t>
            </w:r>
            <w:r w:rsidR="00BB1BF5" w:rsidRPr="00E5589F">
              <w:rPr>
                <w:color w:val="auto"/>
                <w:sz w:val="21"/>
                <w:szCs w:val="21"/>
              </w:rPr>
              <w:t>de Contractmanager</w:t>
            </w:r>
            <w:r w:rsidR="009322CC" w:rsidRPr="00E5589F">
              <w:rPr>
                <w:color w:val="auto"/>
                <w:sz w:val="21"/>
                <w:szCs w:val="21"/>
              </w:rPr>
              <w:t xml:space="preserve"> in overleg</w:t>
            </w:r>
            <w:r w:rsidR="00BB1BF5" w:rsidRPr="00E5589F">
              <w:rPr>
                <w:color w:val="auto"/>
                <w:sz w:val="21"/>
                <w:szCs w:val="21"/>
              </w:rPr>
              <w:t xml:space="preserve"> met de ambtelijk opdrachtgever</w:t>
            </w:r>
            <w:r w:rsidR="009322CC" w:rsidRPr="00E5589F">
              <w:rPr>
                <w:color w:val="auto"/>
                <w:sz w:val="21"/>
                <w:szCs w:val="21"/>
              </w:rPr>
              <w:t xml:space="preserve"> een besluit neemt over de aard en de omvang van de afwijking.</w:t>
            </w:r>
            <w:r w:rsidR="009663ED">
              <w:rPr>
                <w:color w:val="auto"/>
                <w:sz w:val="21"/>
                <w:szCs w:val="21"/>
              </w:rPr>
              <w:t xml:space="preserve"> Een specifiek voorbeeld is een huldiging, 5 werkdagen van te voren wordt de scope van dit incidentele bijkomende werk afgestemd.  </w:t>
            </w:r>
          </w:p>
          <w:p w14:paraId="393CB307" w14:textId="77777777" w:rsidR="009322CC" w:rsidRPr="00E5589F" w:rsidRDefault="00913D7D" w:rsidP="009322CC">
            <w:pPr>
              <w:pStyle w:val="Default"/>
              <w:spacing w:after="30"/>
              <w:rPr>
                <w:color w:val="auto"/>
                <w:sz w:val="21"/>
                <w:szCs w:val="21"/>
              </w:rPr>
            </w:pPr>
            <w:r w:rsidRPr="00E5589F">
              <w:rPr>
                <w:color w:val="auto"/>
                <w:sz w:val="21"/>
                <w:szCs w:val="21"/>
              </w:rPr>
              <w:t xml:space="preserve">3. </w:t>
            </w:r>
            <w:r w:rsidR="00F41C11" w:rsidRPr="00E5589F">
              <w:rPr>
                <w:color w:val="auto"/>
                <w:sz w:val="21"/>
                <w:szCs w:val="21"/>
              </w:rPr>
              <w:t>Escalatie</w:t>
            </w:r>
            <w:r w:rsidRPr="00E5589F">
              <w:rPr>
                <w:color w:val="auto"/>
                <w:sz w:val="21"/>
                <w:szCs w:val="21"/>
              </w:rPr>
              <w:t xml:space="preserve">: </w:t>
            </w:r>
            <w:r w:rsidR="009322CC" w:rsidRPr="00E5589F">
              <w:rPr>
                <w:color w:val="auto"/>
                <w:sz w:val="21"/>
                <w:szCs w:val="21"/>
              </w:rPr>
              <w:t>In geval van escalatie</w:t>
            </w:r>
            <w:r w:rsidR="00CD703B" w:rsidRPr="00E5589F">
              <w:rPr>
                <w:color w:val="auto"/>
                <w:sz w:val="21"/>
                <w:szCs w:val="21"/>
              </w:rPr>
              <w:t xml:space="preserve"> (spoed)</w:t>
            </w:r>
            <w:r w:rsidR="009322CC" w:rsidRPr="00E5589F">
              <w:rPr>
                <w:color w:val="auto"/>
                <w:sz w:val="21"/>
                <w:szCs w:val="21"/>
              </w:rPr>
              <w:t xml:space="preserve"> geldt dat de dienstverlening met </w:t>
            </w:r>
            <w:r w:rsidR="00D70C8D" w:rsidRPr="00E5589F">
              <w:rPr>
                <w:color w:val="auto"/>
                <w:sz w:val="21"/>
                <w:szCs w:val="21"/>
              </w:rPr>
              <w:t xml:space="preserve">de </w:t>
            </w:r>
            <w:r w:rsidR="009322CC" w:rsidRPr="00E5589F">
              <w:rPr>
                <w:color w:val="auto"/>
                <w:sz w:val="21"/>
                <w:szCs w:val="21"/>
              </w:rPr>
              <w:t xml:space="preserve">grootst mogelijke spoed dient te worden hersteld of dat deze dienstverlening op een afwijkende manier weer </w:t>
            </w:r>
            <w:r w:rsidR="00BB1BF5" w:rsidRPr="00E5589F">
              <w:rPr>
                <w:color w:val="auto"/>
                <w:sz w:val="21"/>
                <w:szCs w:val="21"/>
              </w:rPr>
              <w:t>in uitvoering is</w:t>
            </w:r>
            <w:r w:rsidR="009322CC" w:rsidRPr="00E5589F">
              <w:rPr>
                <w:color w:val="auto"/>
                <w:sz w:val="21"/>
                <w:szCs w:val="21"/>
              </w:rPr>
              <w:t>. Tevens dienen deze afspraken schriftelijk vastgelegd worden.</w:t>
            </w:r>
            <w:r w:rsidR="00C07629" w:rsidRPr="00E5589F">
              <w:rPr>
                <w:color w:val="auto"/>
                <w:sz w:val="21"/>
                <w:szCs w:val="21"/>
              </w:rPr>
              <w:t xml:space="preserve"> </w:t>
            </w:r>
          </w:p>
          <w:p w14:paraId="68ACF074" w14:textId="5026AC36" w:rsidR="009322CC" w:rsidRPr="00E5589F" w:rsidRDefault="00913D7D" w:rsidP="009322CC">
            <w:pPr>
              <w:pStyle w:val="Default"/>
              <w:spacing w:after="30"/>
              <w:rPr>
                <w:color w:val="auto"/>
                <w:sz w:val="21"/>
                <w:szCs w:val="21"/>
              </w:rPr>
            </w:pPr>
            <w:r w:rsidRPr="00E5589F">
              <w:rPr>
                <w:color w:val="auto"/>
                <w:sz w:val="21"/>
                <w:szCs w:val="21"/>
              </w:rPr>
              <w:t xml:space="preserve">4. </w:t>
            </w:r>
            <w:r w:rsidR="009322CC" w:rsidRPr="00E5589F">
              <w:rPr>
                <w:color w:val="auto"/>
                <w:sz w:val="21"/>
                <w:szCs w:val="21"/>
              </w:rPr>
              <w:t xml:space="preserve">Areaal </w:t>
            </w:r>
            <w:r w:rsidRPr="00E5589F">
              <w:rPr>
                <w:color w:val="auto"/>
                <w:sz w:val="21"/>
                <w:szCs w:val="21"/>
              </w:rPr>
              <w:t>W</w:t>
            </w:r>
            <w:r w:rsidR="009322CC" w:rsidRPr="00E5589F">
              <w:rPr>
                <w:color w:val="auto"/>
                <w:sz w:val="21"/>
                <w:szCs w:val="21"/>
              </w:rPr>
              <w:t>ijzigingen zij</w:t>
            </w:r>
            <w:r w:rsidR="00302299">
              <w:rPr>
                <w:color w:val="auto"/>
                <w:sz w:val="21"/>
                <w:szCs w:val="21"/>
              </w:rPr>
              <w:t xml:space="preserve">nde extra of minder m2/m1/st schoon te maken gebied </w:t>
            </w:r>
            <w:r w:rsidR="009322CC" w:rsidRPr="00E5589F">
              <w:rPr>
                <w:color w:val="auto"/>
                <w:sz w:val="21"/>
                <w:szCs w:val="21"/>
              </w:rPr>
              <w:t xml:space="preserve">dan aangegeven op de areaaltekening en of na vaststelling van ‘Aanpassing en uitbreiding’ volgens </w:t>
            </w:r>
            <w:r w:rsidR="00FE1203" w:rsidRPr="00E5589F">
              <w:rPr>
                <w:color w:val="auto"/>
                <w:sz w:val="21"/>
                <w:szCs w:val="21"/>
              </w:rPr>
              <w:t>lid 4.</w:t>
            </w:r>
            <w:r w:rsidR="00146DA7" w:rsidRPr="00E5589F">
              <w:rPr>
                <w:color w:val="auto"/>
                <w:sz w:val="21"/>
                <w:szCs w:val="21"/>
              </w:rPr>
              <w:t>3</w:t>
            </w:r>
            <w:r w:rsidR="00FE1203" w:rsidRPr="00E5589F">
              <w:rPr>
                <w:color w:val="auto"/>
                <w:sz w:val="21"/>
                <w:szCs w:val="21"/>
              </w:rPr>
              <w:t xml:space="preserve"> </w:t>
            </w:r>
            <w:r w:rsidR="009322CC" w:rsidRPr="00E5589F">
              <w:rPr>
                <w:color w:val="auto"/>
                <w:sz w:val="21"/>
                <w:szCs w:val="21"/>
              </w:rPr>
              <w:t>worden verrekend</w:t>
            </w:r>
            <w:r w:rsidR="008037FE">
              <w:rPr>
                <w:color w:val="auto"/>
                <w:sz w:val="21"/>
                <w:szCs w:val="21"/>
              </w:rPr>
              <w:t>.</w:t>
            </w:r>
          </w:p>
          <w:p w14:paraId="4D9174F8" w14:textId="77777777" w:rsidR="009322CC" w:rsidRPr="00E5589F" w:rsidRDefault="00913D7D" w:rsidP="00FE1203">
            <w:pPr>
              <w:pStyle w:val="Default"/>
              <w:spacing w:after="30"/>
              <w:rPr>
                <w:color w:val="auto"/>
                <w:sz w:val="21"/>
                <w:szCs w:val="21"/>
              </w:rPr>
            </w:pPr>
            <w:bookmarkStart w:id="4" w:name="_Toc520988701"/>
            <w:r w:rsidRPr="00E5589F">
              <w:rPr>
                <w:color w:val="auto"/>
                <w:sz w:val="21"/>
                <w:szCs w:val="21"/>
              </w:rPr>
              <w:t>5.</w:t>
            </w:r>
            <w:r w:rsidR="00FE1203" w:rsidRPr="00E5589F">
              <w:rPr>
                <w:color w:val="auto"/>
                <w:sz w:val="21"/>
                <w:szCs w:val="21"/>
              </w:rPr>
              <w:t xml:space="preserve"> </w:t>
            </w:r>
            <w:r w:rsidRPr="00E5589F">
              <w:rPr>
                <w:color w:val="auto"/>
                <w:sz w:val="21"/>
                <w:szCs w:val="21"/>
              </w:rPr>
              <w:t xml:space="preserve">Structurele Wijzigingen </w:t>
            </w:r>
            <w:bookmarkEnd w:id="4"/>
          </w:p>
          <w:p w14:paraId="60413E56" w14:textId="77777777" w:rsidR="009322CC" w:rsidRPr="00E5589F" w:rsidRDefault="00CD703B" w:rsidP="009322CC">
            <w:pPr>
              <w:pStyle w:val="Default"/>
              <w:spacing w:after="30"/>
              <w:rPr>
                <w:color w:val="auto"/>
                <w:sz w:val="21"/>
                <w:szCs w:val="21"/>
              </w:rPr>
            </w:pPr>
            <w:r w:rsidRPr="00E5589F">
              <w:rPr>
                <w:color w:val="auto"/>
                <w:sz w:val="21"/>
                <w:szCs w:val="21"/>
              </w:rPr>
              <w:t>G</w:t>
            </w:r>
            <w:r w:rsidR="00F5498F" w:rsidRPr="00E5589F">
              <w:rPr>
                <w:color w:val="auto"/>
                <w:sz w:val="21"/>
                <w:szCs w:val="21"/>
              </w:rPr>
              <w:t xml:space="preserve">edurende de looptijd </w:t>
            </w:r>
            <w:r w:rsidRPr="00E5589F">
              <w:rPr>
                <w:color w:val="auto"/>
                <w:sz w:val="21"/>
                <w:szCs w:val="21"/>
              </w:rPr>
              <w:t>kunnen contractwijzigingen worden doorgevoerd</w:t>
            </w:r>
            <w:r w:rsidR="00913D7D" w:rsidRPr="00E5589F">
              <w:rPr>
                <w:color w:val="auto"/>
                <w:sz w:val="21"/>
                <w:szCs w:val="21"/>
              </w:rPr>
              <w:t xml:space="preserve">  bij aanpassingen en uitbreidingen van het </w:t>
            </w:r>
            <w:r w:rsidR="009D23FD">
              <w:rPr>
                <w:color w:val="auto"/>
                <w:sz w:val="21"/>
                <w:szCs w:val="21"/>
              </w:rPr>
              <w:t>evenementen</w:t>
            </w:r>
            <w:r w:rsidR="00913D7D" w:rsidRPr="00E5589F">
              <w:rPr>
                <w:color w:val="auto"/>
                <w:sz w:val="21"/>
                <w:szCs w:val="21"/>
              </w:rPr>
              <w:t>areaal</w:t>
            </w:r>
            <w:r w:rsidR="009322CC" w:rsidRPr="00E5589F">
              <w:rPr>
                <w:color w:val="auto"/>
                <w:sz w:val="21"/>
                <w:szCs w:val="21"/>
              </w:rPr>
              <w:t>:</w:t>
            </w:r>
          </w:p>
          <w:p w14:paraId="420146D4" w14:textId="082A9958" w:rsidR="009322CC" w:rsidRPr="00E5589F" w:rsidRDefault="009322CC" w:rsidP="009322CC">
            <w:pPr>
              <w:pStyle w:val="Default"/>
              <w:spacing w:after="30"/>
              <w:rPr>
                <w:color w:val="auto"/>
                <w:sz w:val="21"/>
                <w:szCs w:val="21"/>
              </w:rPr>
            </w:pPr>
            <w:r w:rsidRPr="00E5589F">
              <w:rPr>
                <w:color w:val="auto"/>
                <w:sz w:val="21"/>
                <w:szCs w:val="21"/>
              </w:rPr>
              <w:t xml:space="preserve">- Zowel </w:t>
            </w:r>
            <w:r w:rsidR="008D2127" w:rsidRPr="00E5589F">
              <w:rPr>
                <w:color w:val="auto"/>
                <w:sz w:val="21"/>
                <w:szCs w:val="21"/>
              </w:rPr>
              <w:t>Gemeente</w:t>
            </w:r>
            <w:r w:rsidRPr="00E5589F">
              <w:rPr>
                <w:color w:val="auto"/>
                <w:sz w:val="21"/>
                <w:szCs w:val="21"/>
              </w:rPr>
              <w:t xml:space="preserve"> als </w:t>
            </w:r>
            <w:r w:rsidR="00997C7A">
              <w:rPr>
                <w:sz w:val="21"/>
                <w:szCs w:val="21"/>
              </w:rPr>
              <w:t>Opdrachtnemer</w:t>
            </w:r>
            <w:r w:rsidRPr="00E5589F">
              <w:rPr>
                <w:color w:val="auto"/>
                <w:sz w:val="21"/>
                <w:szCs w:val="21"/>
              </w:rPr>
              <w:t xml:space="preserve"> kunnen een voorstel doen om de </w:t>
            </w:r>
            <w:r w:rsidR="00F468E5" w:rsidRPr="00E5589F">
              <w:rPr>
                <w:color w:val="auto"/>
                <w:sz w:val="21"/>
                <w:szCs w:val="21"/>
              </w:rPr>
              <w:t>Overeenkomst</w:t>
            </w:r>
            <w:r w:rsidR="005A131B" w:rsidRPr="00E5589F">
              <w:rPr>
                <w:color w:val="auto"/>
                <w:sz w:val="21"/>
                <w:szCs w:val="21"/>
              </w:rPr>
              <w:t xml:space="preserve"> te wijzigen,</w:t>
            </w:r>
            <w:r w:rsidRPr="00E5589F">
              <w:rPr>
                <w:color w:val="auto"/>
                <w:sz w:val="21"/>
                <w:szCs w:val="21"/>
              </w:rPr>
              <w:t xml:space="preserve"> bijvoorbeeld voor innovatie op het vlak van duurzaamheid of areaalwijzigingen.</w:t>
            </w:r>
          </w:p>
          <w:p w14:paraId="460707D6" w14:textId="77777777" w:rsidR="009322CC" w:rsidRPr="00E5589F" w:rsidRDefault="009322CC" w:rsidP="009322CC">
            <w:pPr>
              <w:pStyle w:val="Default"/>
              <w:spacing w:after="30"/>
              <w:rPr>
                <w:color w:val="auto"/>
                <w:sz w:val="21"/>
                <w:szCs w:val="21"/>
              </w:rPr>
            </w:pPr>
            <w:r w:rsidRPr="00E5589F">
              <w:rPr>
                <w:color w:val="auto"/>
                <w:sz w:val="21"/>
                <w:szCs w:val="21"/>
              </w:rPr>
              <w:t>- Het voorstel wordt besproken, waarna bij wederzijds goedvinden aanpassingen in</w:t>
            </w:r>
            <w:r w:rsidR="00BF6EA3" w:rsidRPr="00E5589F">
              <w:rPr>
                <w:color w:val="auto"/>
                <w:sz w:val="21"/>
                <w:szCs w:val="21"/>
              </w:rPr>
              <w:t xml:space="preserve"> </w:t>
            </w:r>
            <w:r w:rsidRPr="00E5589F">
              <w:rPr>
                <w:color w:val="auto"/>
                <w:sz w:val="21"/>
                <w:szCs w:val="21"/>
              </w:rPr>
              <w:t xml:space="preserve">deze </w:t>
            </w:r>
            <w:r w:rsidR="00F468E5" w:rsidRPr="00E5589F">
              <w:rPr>
                <w:color w:val="auto"/>
                <w:sz w:val="21"/>
                <w:szCs w:val="21"/>
              </w:rPr>
              <w:t>Overeenkomst</w:t>
            </w:r>
            <w:r w:rsidR="003E653D" w:rsidRPr="00E5589F">
              <w:rPr>
                <w:color w:val="auto"/>
                <w:sz w:val="21"/>
                <w:szCs w:val="21"/>
              </w:rPr>
              <w:t xml:space="preserve"> </w:t>
            </w:r>
            <w:r w:rsidRPr="00E5589F">
              <w:rPr>
                <w:color w:val="auto"/>
                <w:sz w:val="21"/>
                <w:szCs w:val="21"/>
              </w:rPr>
              <w:t>plaats vindt.</w:t>
            </w:r>
            <w:r w:rsidR="00F41C11" w:rsidRPr="00E5589F">
              <w:rPr>
                <w:sz w:val="21"/>
                <w:szCs w:val="21"/>
              </w:rPr>
              <w:t xml:space="preserve"> </w:t>
            </w:r>
            <w:r w:rsidR="00F41C11" w:rsidRPr="00E5589F">
              <w:rPr>
                <w:color w:val="auto"/>
                <w:sz w:val="21"/>
                <w:szCs w:val="21"/>
              </w:rPr>
              <w:t>Vooruitlopend op een getekende wijziging worden geen extra werkzaamheden uitgevoerd en betaald.</w:t>
            </w:r>
          </w:p>
          <w:p w14:paraId="16C467E6" w14:textId="65496C01" w:rsidR="009322CC" w:rsidRPr="00E5589F" w:rsidRDefault="009322CC" w:rsidP="009322CC">
            <w:pPr>
              <w:pStyle w:val="Default"/>
              <w:spacing w:after="30"/>
              <w:rPr>
                <w:color w:val="auto"/>
                <w:sz w:val="21"/>
                <w:szCs w:val="21"/>
              </w:rPr>
            </w:pPr>
            <w:r w:rsidRPr="00E5589F">
              <w:rPr>
                <w:color w:val="auto"/>
                <w:sz w:val="21"/>
                <w:szCs w:val="21"/>
              </w:rPr>
              <w:t xml:space="preserve">- Aanpassingen van deze </w:t>
            </w:r>
            <w:r w:rsidR="008C4CF7" w:rsidRPr="00E5589F">
              <w:rPr>
                <w:color w:val="auto"/>
                <w:sz w:val="21"/>
                <w:szCs w:val="21"/>
              </w:rPr>
              <w:t>overeenkomst</w:t>
            </w:r>
            <w:r w:rsidR="005A131B" w:rsidRPr="00E5589F">
              <w:rPr>
                <w:color w:val="auto"/>
                <w:sz w:val="21"/>
                <w:szCs w:val="21"/>
              </w:rPr>
              <w:t xml:space="preserve"> </w:t>
            </w:r>
            <w:r w:rsidRPr="00E5589F">
              <w:rPr>
                <w:color w:val="auto"/>
                <w:sz w:val="21"/>
                <w:szCs w:val="21"/>
              </w:rPr>
              <w:t>worden op schrift gesteld</w:t>
            </w:r>
            <w:r w:rsidR="00BF6EA3" w:rsidRPr="00E5589F">
              <w:rPr>
                <w:color w:val="auto"/>
                <w:sz w:val="21"/>
                <w:szCs w:val="21"/>
              </w:rPr>
              <w:t xml:space="preserve"> (Voorgestelde maatregel met consequenties in geld, tijd, kwaliteit en scope)</w:t>
            </w:r>
            <w:r w:rsidRPr="00E5589F">
              <w:rPr>
                <w:color w:val="auto"/>
                <w:sz w:val="21"/>
                <w:szCs w:val="21"/>
              </w:rPr>
              <w:t xml:space="preserve"> door </w:t>
            </w:r>
            <w:r w:rsidR="00997C7A">
              <w:rPr>
                <w:sz w:val="21"/>
                <w:szCs w:val="21"/>
              </w:rPr>
              <w:t>Opdrachtnemer</w:t>
            </w:r>
            <w:r w:rsidRPr="00E5589F">
              <w:rPr>
                <w:color w:val="auto"/>
                <w:sz w:val="21"/>
                <w:szCs w:val="21"/>
              </w:rPr>
              <w:t xml:space="preserve"> en voor beoordeling voorgelegd aan de </w:t>
            </w:r>
            <w:r w:rsidR="008D2127" w:rsidRPr="00E5589F">
              <w:rPr>
                <w:color w:val="auto"/>
                <w:sz w:val="21"/>
                <w:szCs w:val="21"/>
              </w:rPr>
              <w:t>Gemeente</w:t>
            </w:r>
            <w:r w:rsidR="0015647B" w:rsidRPr="00E5589F">
              <w:rPr>
                <w:color w:val="auto"/>
                <w:sz w:val="21"/>
                <w:szCs w:val="21"/>
              </w:rPr>
              <w:t>.</w:t>
            </w:r>
          </w:p>
          <w:p w14:paraId="07D29D27" w14:textId="77777777" w:rsidR="009322CC" w:rsidRDefault="009322CC" w:rsidP="009322CC">
            <w:pPr>
              <w:pStyle w:val="Default"/>
              <w:spacing w:after="30"/>
              <w:rPr>
                <w:color w:val="auto"/>
                <w:sz w:val="21"/>
                <w:szCs w:val="21"/>
              </w:rPr>
            </w:pPr>
            <w:r w:rsidRPr="00E5589F">
              <w:rPr>
                <w:color w:val="auto"/>
                <w:sz w:val="21"/>
                <w:szCs w:val="21"/>
              </w:rPr>
              <w:t xml:space="preserve">- Beide </w:t>
            </w:r>
            <w:r w:rsidR="003E653D" w:rsidRPr="00E5589F">
              <w:rPr>
                <w:color w:val="auto"/>
                <w:sz w:val="21"/>
                <w:szCs w:val="21"/>
              </w:rPr>
              <w:t>P</w:t>
            </w:r>
            <w:r w:rsidRPr="00E5589F">
              <w:rPr>
                <w:color w:val="auto"/>
                <w:sz w:val="21"/>
                <w:szCs w:val="21"/>
              </w:rPr>
              <w:t xml:space="preserve">artijen beoordelen de gewijzigde </w:t>
            </w:r>
            <w:r w:rsidR="00F468E5" w:rsidRPr="00E5589F">
              <w:rPr>
                <w:color w:val="auto"/>
                <w:sz w:val="21"/>
                <w:szCs w:val="21"/>
              </w:rPr>
              <w:t>Overeenkomst</w:t>
            </w:r>
            <w:r w:rsidR="0015647B" w:rsidRPr="00E5589F">
              <w:rPr>
                <w:color w:val="auto"/>
                <w:sz w:val="21"/>
                <w:szCs w:val="21"/>
              </w:rPr>
              <w:t xml:space="preserve"> </w:t>
            </w:r>
            <w:r w:rsidRPr="00E5589F">
              <w:rPr>
                <w:color w:val="auto"/>
                <w:sz w:val="21"/>
                <w:szCs w:val="21"/>
              </w:rPr>
              <w:t>en indien beide Partijen schriftelijk akkoord verlenen wordt deze</w:t>
            </w:r>
            <w:r w:rsidR="00BF6EA3" w:rsidRPr="00E5589F">
              <w:rPr>
                <w:color w:val="auto"/>
                <w:sz w:val="21"/>
                <w:szCs w:val="21"/>
              </w:rPr>
              <w:t xml:space="preserve"> </w:t>
            </w:r>
            <w:r w:rsidRPr="00E5589F">
              <w:rPr>
                <w:color w:val="auto"/>
                <w:sz w:val="21"/>
                <w:szCs w:val="21"/>
              </w:rPr>
              <w:t xml:space="preserve">goedgekeurd door wederzijdse </w:t>
            </w:r>
            <w:r w:rsidR="005A3B0F" w:rsidRPr="00E5589F">
              <w:rPr>
                <w:color w:val="auto"/>
                <w:sz w:val="21"/>
                <w:szCs w:val="21"/>
              </w:rPr>
              <w:t xml:space="preserve">gemachtigde </w:t>
            </w:r>
            <w:r w:rsidRPr="00E5589F">
              <w:rPr>
                <w:color w:val="auto"/>
                <w:sz w:val="21"/>
                <w:szCs w:val="21"/>
              </w:rPr>
              <w:t xml:space="preserve">ondertekening en vanaf de datum van ondertekening geldt de gewijzigde </w:t>
            </w:r>
            <w:r w:rsidR="00F468E5" w:rsidRPr="00E5589F">
              <w:rPr>
                <w:color w:val="auto"/>
                <w:sz w:val="21"/>
                <w:szCs w:val="21"/>
              </w:rPr>
              <w:t>Overeenkomst</w:t>
            </w:r>
            <w:r w:rsidRPr="00E5589F">
              <w:rPr>
                <w:color w:val="auto"/>
                <w:sz w:val="21"/>
                <w:szCs w:val="21"/>
              </w:rPr>
              <w:t>. Dit proces van ondertekening wordt vastgelegd in Visi.</w:t>
            </w:r>
          </w:p>
          <w:p w14:paraId="76A98415" w14:textId="77777777" w:rsidR="008037FE" w:rsidRPr="00E5589F" w:rsidRDefault="008037FE" w:rsidP="009322CC">
            <w:pPr>
              <w:pStyle w:val="Default"/>
              <w:spacing w:after="30"/>
              <w:rPr>
                <w:color w:val="auto"/>
                <w:sz w:val="21"/>
                <w:szCs w:val="21"/>
              </w:rPr>
            </w:pPr>
          </w:p>
          <w:p w14:paraId="35E3964B" w14:textId="77777777" w:rsidR="001F388B" w:rsidRPr="00E5589F" w:rsidRDefault="001F388B" w:rsidP="001F388B">
            <w:pPr>
              <w:pStyle w:val="Default"/>
              <w:rPr>
                <w:color w:val="auto"/>
                <w:sz w:val="21"/>
                <w:szCs w:val="21"/>
              </w:rPr>
            </w:pPr>
          </w:p>
          <w:p w14:paraId="77098CC4" w14:textId="77777777" w:rsidR="001F388B" w:rsidRPr="00E5589F" w:rsidRDefault="001F388B" w:rsidP="001F388B">
            <w:pPr>
              <w:pStyle w:val="Default"/>
              <w:rPr>
                <w:color w:val="auto"/>
                <w:sz w:val="21"/>
                <w:szCs w:val="21"/>
              </w:rPr>
            </w:pPr>
            <w:r w:rsidRPr="00E5589F">
              <w:rPr>
                <w:b/>
                <w:bCs/>
                <w:color w:val="auto"/>
                <w:sz w:val="21"/>
                <w:szCs w:val="21"/>
              </w:rPr>
              <w:t xml:space="preserve">5. TERMIJN VOOR UITVOERING PRESTATIES </w:t>
            </w:r>
          </w:p>
          <w:p w14:paraId="446A2D05" w14:textId="77777777" w:rsidR="001F388B" w:rsidRPr="00E5589F" w:rsidRDefault="001F388B" w:rsidP="001F388B">
            <w:pPr>
              <w:pStyle w:val="Default"/>
              <w:spacing w:after="27"/>
              <w:rPr>
                <w:color w:val="auto"/>
                <w:sz w:val="21"/>
                <w:szCs w:val="21"/>
              </w:rPr>
            </w:pPr>
            <w:r w:rsidRPr="00E5589F">
              <w:rPr>
                <w:color w:val="auto"/>
                <w:sz w:val="21"/>
                <w:szCs w:val="21"/>
              </w:rPr>
              <w:t xml:space="preserve">1. Partijen komen de termijnen uit </w:t>
            </w:r>
            <w:r w:rsidR="00CD703B" w:rsidRPr="00E5589F">
              <w:rPr>
                <w:color w:val="auto"/>
                <w:sz w:val="21"/>
                <w:szCs w:val="21"/>
              </w:rPr>
              <w:t xml:space="preserve">het Inkoopdocument inclusief Programma van Eisen </w:t>
            </w:r>
            <w:r w:rsidR="003930A5" w:rsidRPr="00E5589F">
              <w:rPr>
                <w:color w:val="auto"/>
                <w:sz w:val="21"/>
                <w:szCs w:val="21"/>
              </w:rPr>
              <w:t xml:space="preserve">en </w:t>
            </w:r>
            <w:r w:rsidR="00C07629" w:rsidRPr="00E5589F">
              <w:rPr>
                <w:color w:val="auto"/>
                <w:sz w:val="21"/>
                <w:szCs w:val="21"/>
              </w:rPr>
              <w:t xml:space="preserve">de aanbieding </w:t>
            </w:r>
            <w:r w:rsidRPr="00E5589F">
              <w:rPr>
                <w:color w:val="auto"/>
                <w:sz w:val="21"/>
                <w:szCs w:val="21"/>
              </w:rPr>
              <w:t xml:space="preserve">overeen. </w:t>
            </w:r>
          </w:p>
          <w:p w14:paraId="384DEF5C" w14:textId="77777777" w:rsidR="001F388B" w:rsidRPr="00E5589F" w:rsidRDefault="001F388B" w:rsidP="001F388B">
            <w:pPr>
              <w:pStyle w:val="Default"/>
              <w:rPr>
                <w:color w:val="auto"/>
                <w:sz w:val="21"/>
                <w:szCs w:val="21"/>
              </w:rPr>
            </w:pPr>
          </w:p>
          <w:p w14:paraId="20E46E65" w14:textId="77777777" w:rsidR="001F388B" w:rsidRPr="00E5589F" w:rsidRDefault="001F388B" w:rsidP="001F388B">
            <w:pPr>
              <w:pStyle w:val="Default"/>
              <w:rPr>
                <w:color w:val="auto"/>
                <w:sz w:val="21"/>
                <w:szCs w:val="21"/>
              </w:rPr>
            </w:pPr>
            <w:r w:rsidRPr="00E5589F">
              <w:rPr>
                <w:b/>
                <w:bCs/>
                <w:color w:val="auto"/>
                <w:sz w:val="21"/>
                <w:szCs w:val="21"/>
              </w:rPr>
              <w:t xml:space="preserve">6. </w:t>
            </w:r>
            <w:r w:rsidRPr="00E5589F">
              <w:rPr>
                <w:rFonts w:cs="Times New Roman"/>
                <w:b/>
                <w:bCs/>
                <w:color w:val="auto"/>
                <w:sz w:val="21"/>
                <w:szCs w:val="21"/>
              </w:rPr>
              <w:t xml:space="preserve">PRIJS EN FACTURERING </w:t>
            </w:r>
          </w:p>
          <w:p w14:paraId="766BE797" w14:textId="117B838A" w:rsidR="001F388B" w:rsidRPr="00E5589F" w:rsidRDefault="001F388B" w:rsidP="001F388B">
            <w:pPr>
              <w:pStyle w:val="Default"/>
              <w:spacing w:after="27"/>
              <w:rPr>
                <w:color w:val="auto"/>
                <w:sz w:val="21"/>
                <w:szCs w:val="21"/>
              </w:rPr>
            </w:pPr>
            <w:r w:rsidRPr="00E5589F">
              <w:rPr>
                <w:color w:val="auto"/>
                <w:sz w:val="21"/>
                <w:szCs w:val="21"/>
              </w:rPr>
              <w:t>1. De prijs</w:t>
            </w:r>
            <w:r w:rsidR="00424A1D" w:rsidRPr="00E5589F">
              <w:rPr>
                <w:color w:val="auto"/>
                <w:sz w:val="21"/>
                <w:szCs w:val="21"/>
              </w:rPr>
              <w:t xml:space="preserve">, voor </w:t>
            </w:r>
            <w:r w:rsidR="00421594" w:rsidRPr="00E5589F">
              <w:rPr>
                <w:color w:val="auto"/>
                <w:sz w:val="21"/>
                <w:szCs w:val="21"/>
              </w:rPr>
              <w:t>vier</w:t>
            </w:r>
            <w:r w:rsidR="00424A1D" w:rsidRPr="00E5589F">
              <w:rPr>
                <w:color w:val="auto"/>
                <w:sz w:val="21"/>
                <w:szCs w:val="21"/>
              </w:rPr>
              <w:t xml:space="preserve"> jaar onderhoud, </w:t>
            </w:r>
            <w:r w:rsidRPr="00E5589F">
              <w:rPr>
                <w:color w:val="auto"/>
                <w:sz w:val="21"/>
                <w:szCs w:val="21"/>
              </w:rPr>
              <w:t xml:space="preserve">is opgenomen in </w:t>
            </w:r>
            <w:r w:rsidR="00DD1152" w:rsidRPr="00E5589F">
              <w:rPr>
                <w:color w:val="auto"/>
                <w:sz w:val="21"/>
                <w:szCs w:val="21"/>
              </w:rPr>
              <w:t xml:space="preserve">het </w:t>
            </w:r>
            <w:r w:rsidRPr="00E5589F">
              <w:rPr>
                <w:color w:val="auto"/>
                <w:sz w:val="21"/>
                <w:szCs w:val="21"/>
              </w:rPr>
              <w:t xml:space="preserve">Inschrijfbiljet, welke als Bijlage </w:t>
            </w:r>
            <w:r w:rsidR="00302299">
              <w:rPr>
                <w:color w:val="auto"/>
                <w:sz w:val="21"/>
                <w:szCs w:val="21"/>
              </w:rPr>
              <w:t>D</w:t>
            </w:r>
            <w:r w:rsidR="00997C7A">
              <w:rPr>
                <w:color w:val="auto"/>
                <w:sz w:val="21"/>
                <w:szCs w:val="21"/>
              </w:rPr>
              <w:t>, bij deze Overeenkomst</w:t>
            </w:r>
            <w:r w:rsidR="00997C7A" w:rsidRPr="00E5589F">
              <w:rPr>
                <w:color w:val="auto"/>
                <w:sz w:val="21"/>
                <w:szCs w:val="21"/>
              </w:rPr>
              <w:t xml:space="preserve"> </w:t>
            </w:r>
            <w:r w:rsidRPr="00E5589F">
              <w:rPr>
                <w:color w:val="auto"/>
                <w:sz w:val="21"/>
                <w:szCs w:val="21"/>
              </w:rPr>
              <w:t xml:space="preserve">is gevoegd. </w:t>
            </w:r>
          </w:p>
          <w:p w14:paraId="24A06FF6" w14:textId="77777777" w:rsidR="001F388B" w:rsidRPr="00E5589F" w:rsidRDefault="001F388B" w:rsidP="001F388B">
            <w:pPr>
              <w:pStyle w:val="Default"/>
              <w:rPr>
                <w:color w:val="auto"/>
                <w:sz w:val="21"/>
                <w:szCs w:val="21"/>
              </w:rPr>
            </w:pPr>
            <w:r w:rsidRPr="00E5589F">
              <w:rPr>
                <w:color w:val="auto"/>
                <w:sz w:val="21"/>
                <w:szCs w:val="21"/>
              </w:rPr>
              <w:t xml:space="preserve">2. De aangeboden prijzen zijn vast </w:t>
            </w:r>
            <w:r w:rsidR="009322CC" w:rsidRPr="00E5589F">
              <w:rPr>
                <w:color w:val="auto"/>
                <w:sz w:val="21"/>
                <w:szCs w:val="21"/>
              </w:rPr>
              <w:t>voor de gehele contractperiode</w:t>
            </w:r>
            <w:r w:rsidR="00B5089E" w:rsidRPr="00E5589F">
              <w:rPr>
                <w:color w:val="auto"/>
                <w:sz w:val="21"/>
                <w:szCs w:val="21"/>
              </w:rPr>
              <w:t>.</w:t>
            </w:r>
          </w:p>
          <w:p w14:paraId="39F3FD9E" w14:textId="77777777" w:rsidR="003C3D8F" w:rsidRPr="00E5589F" w:rsidRDefault="00B9333D" w:rsidP="00B5089E">
            <w:pPr>
              <w:pStyle w:val="Default"/>
              <w:rPr>
                <w:sz w:val="21"/>
                <w:szCs w:val="21"/>
              </w:rPr>
            </w:pPr>
            <w:r w:rsidRPr="00E5589F">
              <w:rPr>
                <w:color w:val="auto"/>
                <w:sz w:val="21"/>
                <w:szCs w:val="21"/>
              </w:rPr>
              <w:t xml:space="preserve">3. </w:t>
            </w:r>
            <w:r w:rsidR="003C3D8F" w:rsidRPr="00E5589F">
              <w:rPr>
                <w:sz w:val="21"/>
                <w:szCs w:val="21"/>
              </w:rPr>
              <w:t>Betalingscondities</w:t>
            </w:r>
            <w:r w:rsidR="00B5089E" w:rsidRPr="00E5589F">
              <w:rPr>
                <w:sz w:val="21"/>
                <w:szCs w:val="21"/>
              </w:rPr>
              <w:t xml:space="preserve"> (Alle genoemde prijzen zijn exclusief BTW)</w:t>
            </w:r>
            <w:r w:rsidR="003C3D8F" w:rsidRPr="00E5589F">
              <w:rPr>
                <w:sz w:val="21"/>
                <w:szCs w:val="21"/>
              </w:rPr>
              <w:t>:</w:t>
            </w:r>
          </w:p>
          <w:p w14:paraId="60557AA7" w14:textId="77777777" w:rsidR="003C3D8F" w:rsidRPr="00E5589F" w:rsidRDefault="003C3D8F" w:rsidP="00F468E5">
            <w:pPr>
              <w:numPr>
                <w:ilvl w:val="1"/>
                <w:numId w:val="9"/>
              </w:numPr>
              <w:tabs>
                <w:tab w:val="num" w:pos="643"/>
              </w:tabs>
              <w:spacing w:after="0" w:line="220" w:lineRule="atLeast"/>
              <w:rPr>
                <w:rFonts w:ascii="Corbel" w:hAnsi="Corbel" w:cs="Corbel"/>
                <w:sz w:val="21"/>
                <w:szCs w:val="21"/>
              </w:rPr>
            </w:pPr>
            <w:r w:rsidRPr="00E5589F">
              <w:rPr>
                <w:rFonts w:ascii="Corbel" w:hAnsi="Corbel" w:cs="Corbel"/>
                <w:sz w:val="21"/>
                <w:szCs w:val="21"/>
              </w:rPr>
              <w:t>Diensten:</w:t>
            </w:r>
            <w:r w:rsidRPr="00E5589F">
              <w:rPr>
                <w:rFonts w:ascii="Corbel" w:hAnsi="Corbel" w:cs="Corbel"/>
                <w:sz w:val="21"/>
                <w:szCs w:val="21"/>
              </w:rPr>
              <w:tab/>
            </w:r>
            <w:r w:rsidRPr="00E5589F">
              <w:rPr>
                <w:rFonts w:ascii="Corbel" w:hAnsi="Corbel" w:cs="Corbel"/>
                <w:sz w:val="21"/>
                <w:szCs w:val="21"/>
              </w:rPr>
              <w:tab/>
              <w:t xml:space="preserve">Facturering geschiedt </w:t>
            </w:r>
            <w:r w:rsidR="005E46EC" w:rsidRPr="00E5589F">
              <w:rPr>
                <w:rFonts w:ascii="Corbel" w:hAnsi="Corbel" w:cs="Corbel"/>
                <w:sz w:val="21"/>
                <w:szCs w:val="21"/>
              </w:rPr>
              <w:t>4 wekelijks</w:t>
            </w:r>
            <w:r w:rsidRPr="00E5589F">
              <w:rPr>
                <w:rFonts w:ascii="Corbel" w:hAnsi="Corbel" w:cs="Corbel"/>
                <w:sz w:val="21"/>
                <w:szCs w:val="21"/>
              </w:rPr>
              <w:t xml:space="preserve"> achteraf</w:t>
            </w:r>
          </w:p>
          <w:p w14:paraId="4A4F33DB" w14:textId="77777777" w:rsidR="003C3D8F" w:rsidRPr="00E5589F" w:rsidRDefault="003C3D8F" w:rsidP="00F468E5">
            <w:pPr>
              <w:numPr>
                <w:ilvl w:val="1"/>
                <w:numId w:val="9"/>
              </w:numPr>
              <w:tabs>
                <w:tab w:val="num" w:pos="643"/>
              </w:tabs>
              <w:spacing w:after="0" w:line="220" w:lineRule="atLeast"/>
              <w:rPr>
                <w:rFonts w:ascii="Corbel" w:hAnsi="Corbel" w:cs="Corbel"/>
                <w:sz w:val="21"/>
                <w:szCs w:val="21"/>
              </w:rPr>
            </w:pPr>
            <w:r w:rsidRPr="00E5589F">
              <w:rPr>
                <w:rFonts w:ascii="Corbel" w:hAnsi="Corbel" w:cs="Corbel"/>
                <w:sz w:val="21"/>
                <w:szCs w:val="21"/>
              </w:rPr>
              <w:t>Betalingstermijn:</w:t>
            </w:r>
            <w:r w:rsidRPr="00E5589F">
              <w:rPr>
                <w:rFonts w:ascii="Corbel" w:hAnsi="Corbel" w:cs="Corbel"/>
                <w:sz w:val="21"/>
                <w:szCs w:val="21"/>
              </w:rPr>
              <w:tab/>
              <w:t>30 dagen na factuurdatum</w:t>
            </w:r>
          </w:p>
          <w:p w14:paraId="5B853492" w14:textId="4EAC2D49" w:rsidR="003C3D8F" w:rsidRPr="00E5589F" w:rsidRDefault="00B5089E" w:rsidP="003C3D8F">
            <w:pPr>
              <w:pStyle w:val="Default"/>
              <w:rPr>
                <w:color w:val="auto"/>
                <w:sz w:val="21"/>
                <w:szCs w:val="21"/>
              </w:rPr>
            </w:pPr>
            <w:r w:rsidRPr="00E5589F">
              <w:rPr>
                <w:color w:val="auto"/>
                <w:sz w:val="21"/>
                <w:szCs w:val="21"/>
              </w:rPr>
              <w:t>4</w:t>
            </w:r>
            <w:r w:rsidR="00BD48E6" w:rsidRPr="00E5589F">
              <w:rPr>
                <w:color w:val="auto"/>
                <w:sz w:val="21"/>
                <w:szCs w:val="21"/>
              </w:rPr>
              <w:t>.</w:t>
            </w:r>
            <w:r w:rsidR="003C3D8F" w:rsidRPr="00E5589F">
              <w:rPr>
                <w:color w:val="auto"/>
                <w:sz w:val="21"/>
                <w:szCs w:val="21"/>
              </w:rPr>
              <w:t xml:space="preserve"> </w:t>
            </w:r>
            <w:r w:rsidR="00997C7A">
              <w:rPr>
                <w:sz w:val="21"/>
                <w:szCs w:val="21"/>
              </w:rPr>
              <w:t>Opdrachtnemer</w:t>
            </w:r>
            <w:r w:rsidR="003C3D8F" w:rsidRPr="00E5589F">
              <w:rPr>
                <w:color w:val="auto"/>
                <w:sz w:val="21"/>
                <w:szCs w:val="21"/>
              </w:rPr>
              <w:t xml:space="preserve"> is </w:t>
            </w:r>
            <w:r w:rsidR="00BB10DC">
              <w:rPr>
                <w:color w:val="auto"/>
                <w:sz w:val="21"/>
                <w:szCs w:val="21"/>
              </w:rPr>
              <w:t xml:space="preserve">vanaf het jaar 2021 </w:t>
            </w:r>
            <w:r w:rsidR="003C3D8F" w:rsidRPr="00E5589F">
              <w:rPr>
                <w:color w:val="auto"/>
                <w:sz w:val="21"/>
                <w:szCs w:val="21"/>
              </w:rPr>
              <w:t xml:space="preserve">gerechtigd jaarlijks per kalenderjaar de </w:t>
            </w:r>
            <w:r w:rsidR="00D70C8D" w:rsidRPr="00E5589F">
              <w:rPr>
                <w:color w:val="auto"/>
                <w:sz w:val="21"/>
                <w:szCs w:val="21"/>
              </w:rPr>
              <w:t xml:space="preserve">overeengekomen </w:t>
            </w:r>
            <w:r w:rsidR="003C3D8F" w:rsidRPr="00E5589F">
              <w:rPr>
                <w:color w:val="auto"/>
                <w:sz w:val="21"/>
                <w:szCs w:val="21"/>
              </w:rPr>
              <w:t xml:space="preserve">tarieven voor haar dienstverlening te indexeren. Dit gebeurt door middel van een schriftelijke kennisgeving aan </w:t>
            </w:r>
            <w:r w:rsidR="008D2127" w:rsidRPr="00E5589F">
              <w:rPr>
                <w:color w:val="auto"/>
                <w:sz w:val="21"/>
                <w:szCs w:val="21"/>
              </w:rPr>
              <w:t>Gemeente</w:t>
            </w:r>
            <w:r w:rsidRPr="00E5589F">
              <w:rPr>
                <w:color w:val="auto"/>
                <w:sz w:val="21"/>
                <w:szCs w:val="21"/>
              </w:rPr>
              <w:t xml:space="preserve"> </w:t>
            </w:r>
            <w:r w:rsidR="003C3D8F" w:rsidRPr="00E5589F">
              <w:rPr>
                <w:color w:val="auto"/>
                <w:sz w:val="21"/>
                <w:szCs w:val="21"/>
              </w:rPr>
              <w:t>op een termijn van tenminste drie maanden voor het verstrijken van het kalenderjaar.</w:t>
            </w:r>
          </w:p>
          <w:p w14:paraId="203EA0FA" w14:textId="77777777" w:rsidR="005A131B" w:rsidRPr="00E5589F" w:rsidRDefault="005A131B" w:rsidP="001F388B">
            <w:pPr>
              <w:pStyle w:val="Default"/>
              <w:rPr>
                <w:b/>
                <w:bCs/>
                <w:color w:val="auto"/>
                <w:sz w:val="21"/>
                <w:szCs w:val="21"/>
              </w:rPr>
            </w:pPr>
          </w:p>
          <w:p w14:paraId="1DB26BCB" w14:textId="77777777" w:rsidR="001F388B" w:rsidRPr="00E5589F" w:rsidRDefault="001F388B" w:rsidP="001F388B">
            <w:pPr>
              <w:pStyle w:val="Default"/>
              <w:rPr>
                <w:color w:val="auto"/>
                <w:sz w:val="21"/>
                <w:szCs w:val="21"/>
              </w:rPr>
            </w:pPr>
            <w:r w:rsidRPr="00E5589F">
              <w:rPr>
                <w:b/>
                <w:bCs/>
                <w:color w:val="auto"/>
                <w:sz w:val="21"/>
                <w:szCs w:val="21"/>
              </w:rPr>
              <w:t xml:space="preserve">7. VERGOEDING VAN SCHADE BIJ NIET EN NIET JUISTE NAKOMING EN BOETE </w:t>
            </w:r>
          </w:p>
          <w:p w14:paraId="60DDFD79" w14:textId="3001648F" w:rsidR="00081685" w:rsidRDefault="00B5089E" w:rsidP="00B5089E">
            <w:pPr>
              <w:pStyle w:val="Default"/>
              <w:spacing w:after="30"/>
              <w:rPr>
                <w:color w:val="auto"/>
                <w:sz w:val="21"/>
                <w:szCs w:val="21"/>
                <w:highlight w:val="yellow"/>
              </w:rPr>
            </w:pPr>
            <w:r w:rsidRPr="00E5589F">
              <w:rPr>
                <w:color w:val="auto"/>
                <w:sz w:val="21"/>
                <w:szCs w:val="21"/>
              </w:rPr>
              <w:t>1</w:t>
            </w:r>
            <w:r w:rsidR="00D848C1" w:rsidRPr="00E5589F">
              <w:rPr>
                <w:color w:val="auto"/>
                <w:sz w:val="21"/>
                <w:szCs w:val="21"/>
              </w:rPr>
              <w:t>.</w:t>
            </w:r>
            <w:r w:rsidRPr="00E5589F">
              <w:rPr>
                <w:color w:val="auto"/>
                <w:sz w:val="21"/>
                <w:szCs w:val="21"/>
              </w:rPr>
              <w:t xml:space="preserve"> </w:t>
            </w:r>
            <w:r w:rsidRPr="00081685">
              <w:rPr>
                <w:color w:val="auto"/>
                <w:sz w:val="21"/>
                <w:szCs w:val="21"/>
              </w:rPr>
              <w:t xml:space="preserve">Indien de </w:t>
            </w:r>
            <w:r w:rsidR="008D2127" w:rsidRPr="00081685">
              <w:rPr>
                <w:color w:val="auto"/>
                <w:sz w:val="21"/>
                <w:szCs w:val="21"/>
              </w:rPr>
              <w:t>Gemeente</w:t>
            </w:r>
            <w:r w:rsidRPr="00081685">
              <w:rPr>
                <w:color w:val="auto"/>
                <w:sz w:val="21"/>
                <w:szCs w:val="21"/>
              </w:rPr>
              <w:t xml:space="preserve"> constateert dat niet voldaan wordt aan de in de </w:t>
            </w:r>
            <w:r w:rsidR="00F468E5" w:rsidRPr="00081685">
              <w:rPr>
                <w:color w:val="auto"/>
                <w:sz w:val="21"/>
                <w:szCs w:val="21"/>
              </w:rPr>
              <w:t>Overeenkomst</w:t>
            </w:r>
            <w:r w:rsidR="005A131B" w:rsidRPr="00081685">
              <w:rPr>
                <w:color w:val="auto"/>
                <w:sz w:val="21"/>
                <w:szCs w:val="21"/>
              </w:rPr>
              <w:t xml:space="preserve"> </w:t>
            </w:r>
            <w:r w:rsidRPr="00081685">
              <w:rPr>
                <w:color w:val="auto"/>
                <w:sz w:val="21"/>
                <w:szCs w:val="21"/>
              </w:rPr>
              <w:t xml:space="preserve">omschreven (prestatie-)eisen meldt zij dit aan de </w:t>
            </w:r>
            <w:r w:rsidR="00997C7A">
              <w:rPr>
                <w:sz w:val="21"/>
                <w:szCs w:val="21"/>
              </w:rPr>
              <w:t>Opdrachtnemer</w:t>
            </w:r>
            <w:r w:rsidR="00997C7A" w:rsidRPr="00081685">
              <w:rPr>
                <w:color w:val="auto"/>
                <w:sz w:val="21"/>
                <w:szCs w:val="21"/>
              </w:rPr>
              <w:t xml:space="preserve"> </w:t>
            </w:r>
            <w:r w:rsidRPr="00081685">
              <w:rPr>
                <w:color w:val="auto"/>
                <w:sz w:val="21"/>
                <w:szCs w:val="21"/>
              </w:rPr>
              <w:t>en kan een</w:t>
            </w:r>
            <w:r w:rsidR="008037FE">
              <w:rPr>
                <w:color w:val="auto"/>
                <w:sz w:val="21"/>
                <w:szCs w:val="21"/>
              </w:rPr>
              <w:t xml:space="preserve"> korting worden opgelegd van € 1</w:t>
            </w:r>
            <w:r w:rsidR="00417285">
              <w:rPr>
                <w:color w:val="auto"/>
                <w:sz w:val="21"/>
                <w:szCs w:val="21"/>
              </w:rPr>
              <w:t>25</w:t>
            </w:r>
            <w:r w:rsidRPr="00081685">
              <w:rPr>
                <w:color w:val="auto"/>
                <w:sz w:val="21"/>
                <w:szCs w:val="21"/>
              </w:rPr>
              <w:t xml:space="preserve">,-per geconstateerde tekortkoming en voor elke dag dat de tekortkoming voortduurt, wederom € </w:t>
            </w:r>
            <w:r w:rsidR="00417285">
              <w:rPr>
                <w:color w:val="auto"/>
                <w:sz w:val="21"/>
                <w:szCs w:val="21"/>
              </w:rPr>
              <w:t>125</w:t>
            </w:r>
            <w:r w:rsidRPr="00081685">
              <w:rPr>
                <w:color w:val="auto"/>
                <w:sz w:val="21"/>
                <w:szCs w:val="21"/>
              </w:rPr>
              <w:t>,</w:t>
            </w:r>
            <w:r w:rsidR="00D848C1" w:rsidRPr="00081685">
              <w:rPr>
                <w:color w:val="auto"/>
                <w:sz w:val="21"/>
                <w:szCs w:val="21"/>
              </w:rPr>
              <w:t>-</w:t>
            </w:r>
            <w:r w:rsidRPr="00081685">
              <w:rPr>
                <w:color w:val="auto"/>
                <w:sz w:val="21"/>
                <w:szCs w:val="21"/>
              </w:rPr>
              <w:t>.</w:t>
            </w:r>
            <w:r w:rsidR="005A3B0F" w:rsidRPr="00081685">
              <w:rPr>
                <w:color w:val="auto"/>
                <w:sz w:val="21"/>
                <w:szCs w:val="21"/>
              </w:rPr>
              <w:t xml:space="preserve"> </w:t>
            </w:r>
            <w:r w:rsidR="00081685" w:rsidRPr="00081685">
              <w:rPr>
                <w:color w:val="auto"/>
                <w:sz w:val="21"/>
                <w:szCs w:val="21"/>
              </w:rPr>
              <w:t>Een tekortkoming in beeldkwaliteit geldt per object per meetvak.</w:t>
            </w:r>
          </w:p>
          <w:p w14:paraId="3F51E3AC" w14:textId="6B976764" w:rsidR="00081685" w:rsidRPr="001340DD" w:rsidRDefault="008A2327" w:rsidP="00B5089E">
            <w:pPr>
              <w:pStyle w:val="Default"/>
              <w:spacing w:after="30"/>
              <w:rPr>
                <w:color w:val="auto"/>
                <w:sz w:val="21"/>
                <w:szCs w:val="21"/>
              </w:rPr>
            </w:pPr>
            <w:r w:rsidRPr="001340DD">
              <w:rPr>
                <w:color w:val="auto"/>
                <w:sz w:val="21"/>
                <w:szCs w:val="21"/>
              </w:rPr>
              <w:t>Indien m</w:t>
            </w:r>
            <w:r w:rsidR="00081685" w:rsidRPr="001340DD">
              <w:rPr>
                <w:color w:val="auto"/>
                <w:sz w:val="21"/>
                <w:szCs w:val="21"/>
              </w:rPr>
              <w:t xml:space="preserve">eer dan </w:t>
            </w:r>
            <w:r w:rsidRPr="001340DD">
              <w:rPr>
                <w:color w:val="auto"/>
                <w:sz w:val="21"/>
                <w:szCs w:val="21"/>
              </w:rPr>
              <w:t xml:space="preserve">10% van de </w:t>
            </w:r>
            <w:r w:rsidR="001340DD" w:rsidRPr="001340DD">
              <w:rPr>
                <w:color w:val="auto"/>
                <w:sz w:val="21"/>
                <w:szCs w:val="21"/>
              </w:rPr>
              <w:t>meetvakken niet voldoet</w:t>
            </w:r>
            <w:r w:rsidR="00081685" w:rsidRPr="001340DD">
              <w:rPr>
                <w:color w:val="auto"/>
                <w:sz w:val="21"/>
                <w:szCs w:val="21"/>
              </w:rPr>
              <w:t xml:space="preserve"> aan de gestelde beel</w:t>
            </w:r>
            <w:r w:rsidR="001340DD" w:rsidRPr="001340DD">
              <w:rPr>
                <w:color w:val="auto"/>
                <w:sz w:val="21"/>
                <w:szCs w:val="21"/>
              </w:rPr>
              <w:t>dkwaliteit of aanvullende eisen, wordt een</w:t>
            </w:r>
            <w:r w:rsidR="00081685" w:rsidRPr="001340DD">
              <w:rPr>
                <w:color w:val="auto"/>
                <w:sz w:val="21"/>
                <w:szCs w:val="21"/>
              </w:rPr>
              <w:t xml:space="preserve"> korting opgelegd van </w:t>
            </w:r>
            <w:r w:rsidR="00FD0B72" w:rsidRPr="001340DD">
              <w:rPr>
                <w:color w:val="auto"/>
                <w:sz w:val="21"/>
                <w:szCs w:val="21"/>
              </w:rPr>
              <w:t xml:space="preserve">€ </w:t>
            </w:r>
            <w:r w:rsidR="00417285">
              <w:rPr>
                <w:color w:val="auto"/>
                <w:sz w:val="21"/>
                <w:szCs w:val="21"/>
              </w:rPr>
              <w:t>25</w:t>
            </w:r>
            <w:r w:rsidR="00081685" w:rsidRPr="001340DD">
              <w:rPr>
                <w:color w:val="auto"/>
                <w:sz w:val="21"/>
                <w:szCs w:val="21"/>
              </w:rPr>
              <w:t>.000</w:t>
            </w:r>
            <w:r w:rsidRPr="001340DD">
              <w:rPr>
                <w:color w:val="auto"/>
                <w:sz w:val="21"/>
                <w:szCs w:val="21"/>
              </w:rPr>
              <w:t>,-</w:t>
            </w:r>
            <w:r w:rsidR="00081685" w:rsidRPr="001340DD">
              <w:rPr>
                <w:color w:val="auto"/>
                <w:sz w:val="21"/>
                <w:szCs w:val="21"/>
              </w:rPr>
              <w:t>.</w:t>
            </w:r>
          </w:p>
          <w:p w14:paraId="439819B9" w14:textId="1A06D86B" w:rsidR="00B5089E" w:rsidRPr="00E5589F" w:rsidRDefault="00B5089E" w:rsidP="00B5089E">
            <w:pPr>
              <w:pStyle w:val="Default"/>
              <w:spacing w:after="30"/>
              <w:rPr>
                <w:color w:val="auto"/>
                <w:sz w:val="21"/>
                <w:szCs w:val="21"/>
              </w:rPr>
            </w:pPr>
            <w:r w:rsidRPr="00081685">
              <w:rPr>
                <w:color w:val="auto"/>
                <w:sz w:val="21"/>
                <w:szCs w:val="21"/>
              </w:rPr>
              <w:t xml:space="preserve">Nadat de </w:t>
            </w:r>
            <w:r w:rsidR="00997C7A">
              <w:rPr>
                <w:sz w:val="21"/>
                <w:szCs w:val="21"/>
              </w:rPr>
              <w:t>Opdrachtnemer</w:t>
            </w:r>
            <w:r w:rsidRPr="00081685">
              <w:rPr>
                <w:color w:val="auto"/>
                <w:sz w:val="21"/>
                <w:szCs w:val="21"/>
              </w:rPr>
              <w:t xml:space="preserve"> een gemelde tekortkoming heeft verholpen, stelt hij de </w:t>
            </w:r>
            <w:r w:rsidR="008D2127" w:rsidRPr="00081685">
              <w:rPr>
                <w:color w:val="auto"/>
                <w:sz w:val="21"/>
                <w:szCs w:val="21"/>
              </w:rPr>
              <w:t>Gemeente</w:t>
            </w:r>
            <w:r w:rsidRPr="00081685">
              <w:rPr>
                <w:color w:val="auto"/>
                <w:sz w:val="21"/>
                <w:szCs w:val="21"/>
              </w:rPr>
              <w:t xml:space="preserve"> daarvan onverwijld in kennis.</w:t>
            </w:r>
          </w:p>
          <w:p w14:paraId="3D1F98B0" w14:textId="3D7B7FA1" w:rsidR="00B5089E" w:rsidRPr="00E5589F" w:rsidRDefault="00D848C1" w:rsidP="00B5089E">
            <w:pPr>
              <w:pStyle w:val="Default"/>
              <w:spacing w:after="30"/>
              <w:rPr>
                <w:color w:val="auto"/>
                <w:sz w:val="21"/>
                <w:szCs w:val="21"/>
              </w:rPr>
            </w:pPr>
            <w:r w:rsidRPr="00E5589F">
              <w:rPr>
                <w:color w:val="auto"/>
                <w:sz w:val="21"/>
                <w:szCs w:val="21"/>
              </w:rPr>
              <w:t xml:space="preserve">2. </w:t>
            </w:r>
            <w:r w:rsidR="00B5089E" w:rsidRPr="00E5589F">
              <w:rPr>
                <w:color w:val="auto"/>
                <w:sz w:val="21"/>
                <w:szCs w:val="21"/>
              </w:rPr>
              <w:t xml:space="preserve">Voor elke keer dat de </w:t>
            </w:r>
            <w:r w:rsidR="008D2127" w:rsidRPr="00E5589F">
              <w:rPr>
                <w:color w:val="auto"/>
                <w:sz w:val="21"/>
                <w:szCs w:val="21"/>
              </w:rPr>
              <w:t>Gemeente</w:t>
            </w:r>
            <w:r w:rsidR="00B5089E" w:rsidRPr="00E5589F">
              <w:rPr>
                <w:color w:val="auto"/>
                <w:sz w:val="21"/>
                <w:szCs w:val="21"/>
              </w:rPr>
              <w:t xml:space="preserve"> constateert dat niet volgens wettelijke eisen wordt gewerkt of anders dan toegestaan volgens de contractdocumenten, kan een korting worden opgelegd van € </w:t>
            </w:r>
            <w:r w:rsidR="00417285">
              <w:rPr>
                <w:color w:val="auto"/>
                <w:sz w:val="21"/>
                <w:szCs w:val="21"/>
              </w:rPr>
              <w:t>25</w:t>
            </w:r>
            <w:r w:rsidR="00B5089E" w:rsidRPr="00E5589F">
              <w:rPr>
                <w:color w:val="auto"/>
                <w:sz w:val="21"/>
                <w:szCs w:val="21"/>
              </w:rPr>
              <w:t>0,-.</w:t>
            </w:r>
          </w:p>
          <w:p w14:paraId="0031608C" w14:textId="54908BB9" w:rsidR="00B5089E" w:rsidRPr="00E5589F" w:rsidRDefault="00D848C1" w:rsidP="00B5089E">
            <w:pPr>
              <w:pStyle w:val="Default"/>
              <w:spacing w:after="30"/>
              <w:rPr>
                <w:color w:val="auto"/>
                <w:sz w:val="21"/>
                <w:szCs w:val="21"/>
              </w:rPr>
            </w:pPr>
            <w:r w:rsidRPr="00E5589F">
              <w:rPr>
                <w:color w:val="auto"/>
                <w:sz w:val="21"/>
                <w:szCs w:val="21"/>
              </w:rPr>
              <w:t xml:space="preserve">3. </w:t>
            </w:r>
            <w:r w:rsidR="00B5089E" w:rsidRPr="00E5589F">
              <w:rPr>
                <w:color w:val="auto"/>
                <w:sz w:val="21"/>
                <w:szCs w:val="21"/>
              </w:rPr>
              <w:t xml:space="preserve">Indien de </w:t>
            </w:r>
            <w:r w:rsidR="008D2127" w:rsidRPr="00E5589F">
              <w:rPr>
                <w:color w:val="auto"/>
                <w:sz w:val="21"/>
                <w:szCs w:val="21"/>
              </w:rPr>
              <w:t>Gemeente</w:t>
            </w:r>
            <w:r w:rsidR="00B5089E" w:rsidRPr="00E5589F">
              <w:rPr>
                <w:color w:val="auto"/>
                <w:sz w:val="21"/>
                <w:szCs w:val="21"/>
              </w:rPr>
              <w:t xml:space="preserve"> gedurende de looptijd van </w:t>
            </w:r>
            <w:r w:rsidR="00A7520E">
              <w:rPr>
                <w:color w:val="auto"/>
                <w:sz w:val="21"/>
                <w:szCs w:val="21"/>
              </w:rPr>
              <w:t>deze Overeenkomst</w:t>
            </w:r>
            <w:r w:rsidR="00A7520E" w:rsidRPr="00E5589F">
              <w:rPr>
                <w:color w:val="auto"/>
                <w:sz w:val="21"/>
                <w:szCs w:val="21"/>
              </w:rPr>
              <w:t xml:space="preserve"> </w:t>
            </w:r>
            <w:r w:rsidR="00B5089E" w:rsidRPr="00E5589F">
              <w:rPr>
                <w:color w:val="auto"/>
                <w:sz w:val="21"/>
                <w:szCs w:val="21"/>
              </w:rPr>
              <w:t xml:space="preserve">aansprakelijk is jegens derden voor schades ten gevolge van onvoldoende werk van de </w:t>
            </w:r>
            <w:r w:rsidR="00997C7A">
              <w:rPr>
                <w:sz w:val="21"/>
                <w:szCs w:val="21"/>
              </w:rPr>
              <w:t>Opdrachtnemer</w:t>
            </w:r>
            <w:r w:rsidR="00B5089E" w:rsidRPr="00E5589F">
              <w:rPr>
                <w:color w:val="auto"/>
                <w:sz w:val="21"/>
                <w:szCs w:val="21"/>
              </w:rPr>
              <w:t xml:space="preserve">, zullen de hieruit voortvloeiende kosten worden verhoogd met een toeslag van 20% en in de vorm van een korting worden verhaald op de </w:t>
            </w:r>
            <w:r w:rsidR="00997C7A">
              <w:rPr>
                <w:sz w:val="21"/>
                <w:szCs w:val="21"/>
              </w:rPr>
              <w:t>Opdrachtnemer</w:t>
            </w:r>
            <w:r w:rsidR="00B5089E" w:rsidRPr="00E5589F">
              <w:rPr>
                <w:color w:val="auto"/>
                <w:sz w:val="21"/>
                <w:szCs w:val="21"/>
              </w:rPr>
              <w:t>.</w:t>
            </w:r>
          </w:p>
          <w:p w14:paraId="01518EB7" w14:textId="77777777" w:rsidR="00B5089E" w:rsidRPr="00E5589F" w:rsidRDefault="00D848C1" w:rsidP="00B5089E">
            <w:pPr>
              <w:pStyle w:val="Default"/>
              <w:spacing w:after="30"/>
              <w:rPr>
                <w:color w:val="auto"/>
                <w:sz w:val="21"/>
                <w:szCs w:val="21"/>
              </w:rPr>
            </w:pPr>
            <w:r w:rsidRPr="00E5589F">
              <w:rPr>
                <w:color w:val="auto"/>
                <w:sz w:val="21"/>
                <w:szCs w:val="21"/>
              </w:rPr>
              <w:t xml:space="preserve">4. </w:t>
            </w:r>
            <w:r w:rsidR="00B5089E" w:rsidRPr="00E5589F">
              <w:rPr>
                <w:color w:val="auto"/>
                <w:sz w:val="21"/>
                <w:szCs w:val="21"/>
              </w:rPr>
              <w:t>De volgende kortingen worden toegepast voor beschadiging toegebracht aan struiken, vaste planten of grassen en kruiden</w:t>
            </w:r>
            <w:r w:rsidR="005034FF">
              <w:rPr>
                <w:color w:val="auto"/>
                <w:sz w:val="21"/>
                <w:szCs w:val="21"/>
              </w:rPr>
              <w:t xml:space="preserve"> of verharding</w:t>
            </w:r>
            <w:r w:rsidR="00B5089E" w:rsidRPr="00E5589F">
              <w:rPr>
                <w:color w:val="auto"/>
                <w:sz w:val="21"/>
                <w:szCs w:val="21"/>
              </w:rPr>
              <w:t>:</w:t>
            </w:r>
          </w:p>
          <w:p w14:paraId="30DCAA45" w14:textId="77777777" w:rsidR="00B5089E" w:rsidRPr="00E5589F" w:rsidRDefault="00D848C1" w:rsidP="00B5089E">
            <w:pPr>
              <w:pStyle w:val="Default"/>
              <w:spacing w:after="30"/>
              <w:rPr>
                <w:color w:val="auto"/>
                <w:sz w:val="21"/>
                <w:szCs w:val="21"/>
              </w:rPr>
            </w:pPr>
            <w:r w:rsidRPr="00E5589F">
              <w:rPr>
                <w:color w:val="auto"/>
                <w:sz w:val="21"/>
                <w:szCs w:val="21"/>
              </w:rPr>
              <w:t xml:space="preserve">€ </w:t>
            </w:r>
            <w:r w:rsidR="00B5089E" w:rsidRPr="00E5589F">
              <w:rPr>
                <w:color w:val="auto"/>
                <w:sz w:val="21"/>
                <w:szCs w:val="21"/>
              </w:rPr>
              <w:t>50,</w:t>
            </w:r>
            <w:r w:rsidRPr="00E5589F">
              <w:rPr>
                <w:color w:val="auto"/>
                <w:sz w:val="21"/>
                <w:szCs w:val="21"/>
              </w:rPr>
              <w:t>-</w:t>
            </w:r>
            <w:r w:rsidR="00B5089E" w:rsidRPr="00E5589F">
              <w:rPr>
                <w:color w:val="auto"/>
                <w:sz w:val="21"/>
                <w:szCs w:val="21"/>
              </w:rPr>
              <w:t xml:space="preserve">  per struik of vaste plant;</w:t>
            </w:r>
          </w:p>
          <w:p w14:paraId="1C7CEC3A" w14:textId="77777777" w:rsidR="00B5089E" w:rsidRDefault="00D848C1" w:rsidP="00B5089E">
            <w:pPr>
              <w:pStyle w:val="Default"/>
              <w:spacing w:after="30"/>
              <w:rPr>
                <w:color w:val="auto"/>
                <w:sz w:val="21"/>
                <w:szCs w:val="21"/>
              </w:rPr>
            </w:pPr>
            <w:r w:rsidRPr="00E5589F">
              <w:rPr>
                <w:color w:val="auto"/>
                <w:sz w:val="21"/>
                <w:szCs w:val="21"/>
              </w:rPr>
              <w:t>€</w:t>
            </w:r>
            <w:r w:rsidR="00B5089E" w:rsidRPr="00E5589F">
              <w:rPr>
                <w:color w:val="auto"/>
                <w:sz w:val="21"/>
                <w:szCs w:val="21"/>
              </w:rPr>
              <w:t xml:space="preserve"> 25,</w:t>
            </w:r>
            <w:r w:rsidRPr="00E5589F">
              <w:rPr>
                <w:color w:val="auto"/>
                <w:sz w:val="21"/>
                <w:szCs w:val="21"/>
              </w:rPr>
              <w:t>-</w:t>
            </w:r>
            <w:r w:rsidR="00B5089E" w:rsidRPr="00E5589F">
              <w:rPr>
                <w:color w:val="auto"/>
                <w:sz w:val="21"/>
                <w:szCs w:val="21"/>
              </w:rPr>
              <w:t xml:space="preserve"> per m2 gras of kruidenvegetatie of </w:t>
            </w:r>
            <w:r w:rsidRPr="00E5589F">
              <w:rPr>
                <w:color w:val="auto"/>
                <w:sz w:val="21"/>
                <w:szCs w:val="21"/>
              </w:rPr>
              <w:t>€</w:t>
            </w:r>
            <w:r w:rsidR="00B5089E" w:rsidRPr="00E5589F">
              <w:rPr>
                <w:color w:val="auto"/>
                <w:sz w:val="21"/>
                <w:szCs w:val="21"/>
              </w:rPr>
              <w:t xml:space="preserve"> 750,</w:t>
            </w:r>
            <w:r w:rsidRPr="00E5589F">
              <w:rPr>
                <w:color w:val="auto"/>
                <w:sz w:val="21"/>
                <w:szCs w:val="21"/>
              </w:rPr>
              <w:t>-</w:t>
            </w:r>
            <w:r w:rsidR="00B5089E" w:rsidRPr="00E5589F">
              <w:rPr>
                <w:color w:val="auto"/>
                <w:sz w:val="21"/>
                <w:szCs w:val="21"/>
              </w:rPr>
              <w:t xml:space="preserve"> per m2 beschermde flora/kruidenvegetatie</w:t>
            </w:r>
            <w:r w:rsidR="00556098">
              <w:rPr>
                <w:color w:val="auto"/>
                <w:sz w:val="21"/>
                <w:szCs w:val="21"/>
              </w:rPr>
              <w:t>;</w:t>
            </w:r>
          </w:p>
          <w:p w14:paraId="7F7F2CFB" w14:textId="77777777" w:rsidR="00556098" w:rsidRPr="00E5589F" w:rsidRDefault="00556098" w:rsidP="00556098">
            <w:pPr>
              <w:pStyle w:val="Default"/>
              <w:spacing w:after="30"/>
              <w:rPr>
                <w:color w:val="auto"/>
                <w:sz w:val="21"/>
                <w:szCs w:val="21"/>
              </w:rPr>
            </w:pPr>
            <w:r w:rsidRPr="00E5589F">
              <w:rPr>
                <w:color w:val="auto"/>
                <w:sz w:val="21"/>
                <w:szCs w:val="21"/>
              </w:rPr>
              <w:t xml:space="preserve">€ </w:t>
            </w:r>
            <w:r>
              <w:rPr>
                <w:color w:val="auto"/>
                <w:sz w:val="21"/>
                <w:szCs w:val="21"/>
              </w:rPr>
              <w:t>1</w:t>
            </w:r>
            <w:r w:rsidRPr="00E5589F">
              <w:rPr>
                <w:color w:val="auto"/>
                <w:sz w:val="21"/>
                <w:szCs w:val="21"/>
              </w:rPr>
              <w:t xml:space="preserve">50,-  per </w:t>
            </w:r>
            <w:r>
              <w:rPr>
                <w:color w:val="auto"/>
                <w:sz w:val="21"/>
                <w:szCs w:val="21"/>
              </w:rPr>
              <w:t>m2 verharding</w:t>
            </w:r>
            <w:r w:rsidRPr="00E5589F">
              <w:rPr>
                <w:color w:val="auto"/>
                <w:sz w:val="21"/>
                <w:szCs w:val="21"/>
              </w:rPr>
              <w:t>;</w:t>
            </w:r>
          </w:p>
          <w:p w14:paraId="4CED9710" w14:textId="0E7AC134" w:rsidR="00B5089E" w:rsidRPr="00E5589F" w:rsidRDefault="00B5089E" w:rsidP="00B5089E">
            <w:pPr>
              <w:pStyle w:val="Default"/>
              <w:spacing w:after="30"/>
              <w:rPr>
                <w:color w:val="auto"/>
                <w:sz w:val="21"/>
                <w:szCs w:val="21"/>
              </w:rPr>
            </w:pPr>
            <w:r w:rsidRPr="00E5589F">
              <w:rPr>
                <w:color w:val="auto"/>
                <w:sz w:val="21"/>
                <w:szCs w:val="21"/>
              </w:rPr>
              <w:t xml:space="preserve">De insporingsdiepte van materieel op grasachtige en in beplanting ten behoeve van werkzaamheden volgens </w:t>
            </w:r>
            <w:r w:rsidR="00A7520E">
              <w:rPr>
                <w:color w:val="auto"/>
                <w:sz w:val="21"/>
                <w:szCs w:val="21"/>
              </w:rPr>
              <w:t>deze Overeenkomst</w:t>
            </w:r>
            <w:r w:rsidR="00A7520E" w:rsidRPr="00E5589F">
              <w:rPr>
                <w:color w:val="auto"/>
                <w:sz w:val="21"/>
                <w:szCs w:val="21"/>
              </w:rPr>
              <w:t xml:space="preserve"> </w:t>
            </w:r>
            <w:r w:rsidRPr="00E5589F">
              <w:rPr>
                <w:color w:val="auto"/>
                <w:sz w:val="21"/>
                <w:szCs w:val="21"/>
              </w:rPr>
              <w:t>mag ten hoogste 20 mm bedragen.</w:t>
            </w:r>
          </w:p>
          <w:p w14:paraId="51C920A5" w14:textId="28B2E489" w:rsidR="00B5089E" w:rsidRPr="00E5589F" w:rsidRDefault="00B5089E" w:rsidP="00B5089E">
            <w:pPr>
              <w:pStyle w:val="Default"/>
              <w:spacing w:after="30"/>
              <w:rPr>
                <w:color w:val="auto"/>
                <w:sz w:val="21"/>
                <w:szCs w:val="21"/>
              </w:rPr>
            </w:pPr>
            <w:r w:rsidRPr="00E5589F">
              <w:rPr>
                <w:color w:val="auto"/>
                <w:sz w:val="21"/>
                <w:szCs w:val="21"/>
              </w:rPr>
              <w:t>In aanvulling op bovenstaand bedraagt de schadevergoeding voor beschadiging toegebracht aan bomen de werkelijke herstelkosten als minimum:</w:t>
            </w:r>
            <w:r w:rsidR="00D848C1" w:rsidRPr="00E5589F">
              <w:rPr>
                <w:color w:val="auto"/>
                <w:sz w:val="21"/>
                <w:szCs w:val="21"/>
              </w:rPr>
              <w:t xml:space="preserve"> €</w:t>
            </w:r>
            <w:r w:rsidRPr="00E5589F">
              <w:rPr>
                <w:color w:val="auto"/>
                <w:sz w:val="21"/>
                <w:szCs w:val="21"/>
              </w:rPr>
              <w:t xml:space="preserve"> 150,</w:t>
            </w:r>
            <w:r w:rsidR="00D848C1" w:rsidRPr="00E5589F">
              <w:rPr>
                <w:color w:val="auto"/>
                <w:sz w:val="21"/>
                <w:szCs w:val="21"/>
              </w:rPr>
              <w:t>-</w:t>
            </w:r>
            <w:r w:rsidRPr="00E5589F">
              <w:rPr>
                <w:color w:val="auto"/>
                <w:sz w:val="21"/>
                <w:szCs w:val="21"/>
              </w:rPr>
              <w:t xml:space="preserve"> per boom bij </w:t>
            </w:r>
            <w:r w:rsidR="005A3B0F" w:rsidRPr="00E5589F">
              <w:rPr>
                <w:color w:val="auto"/>
                <w:sz w:val="21"/>
                <w:szCs w:val="21"/>
              </w:rPr>
              <w:t>lichte/</w:t>
            </w:r>
            <w:r w:rsidRPr="00E5589F">
              <w:rPr>
                <w:color w:val="auto"/>
                <w:sz w:val="21"/>
                <w:szCs w:val="21"/>
              </w:rPr>
              <w:t>herstelbare schade</w:t>
            </w:r>
            <w:r w:rsidR="00D848C1" w:rsidRPr="00E5589F">
              <w:rPr>
                <w:color w:val="auto"/>
                <w:sz w:val="21"/>
                <w:szCs w:val="21"/>
              </w:rPr>
              <w:t xml:space="preserve"> en </w:t>
            </w:r>
            <w:r w:rsidR="006B58DF">
              <w:rPr>
                <w:color w:val="auto"/>
                <w:sz w:val="21"/>
                <w:szCs w:val="21"/>
              </w:rPr>
              <w:br/>
            </w:r>
            <w:r w:rsidR="00D848C1" w:rsidRPr="00E5589F">
              <w:rPr>
                <w:color w:val="auto"/>
                <w:sz w:val="21"/>
                <w:szCs w:val="21"/>
              </w:rPr>
              <w:t>€</w:t>
            </w:r>
            <w:r w:rsidRPr="00E5589F">
              <w:rPr>
                <w:color w:val="auto"/>
                <w:sz w:val="21"/>
                <w:szCs w:val="21"/>
              </w:rPr>
              <w:t xml:space="preserve"> 1.500,</w:t>
            </w:r>
            <w:r w:rsidR="00D848C1" w:rsidRPr="00E5589F">
              <w:rPr>
                <w:color w:val="auto"/>
                <w:sz w:val="21"/>
                <w:szCs w:val="21"/>
              </w:rPr>
              <w:t xml:space="preserve">- </w:t>
            </w:r>
            <w:r w:rsidRPr="00E5589F">
              <w:rPr>
                <w:color w:val="auto"/>
                <w:sz w:val="21"/>
                <w:szCs w:val="21"/>
              </w:rPr>
              <w:t>bij</w:t>
            </w:r>
            <w:r w:rsidR="005A3B0F" w:rsidRPr="00E5589F">
              <w:rPr>
                <w:color w:val="auto"/>
                <w:sz w:val="21"/>
                <w:szCs w:val="21"/>
              </w:rPr>
              <w:t xml:space="preserve"> een zware </w:t>
            </w:r>
            <w:r w:rsidRPr="00E5589F">
              <w:rPr>
                <w:color w:val="auto"/>
                <w:sz w:val="21"/>
                <w:szCs w:val="21"/>
              </w:rPr>
              <w:t xml:space="preserve">onherstelbare schade. </w:t>
            </w:r>
          </w:p>
          <w:p w14:paraId="2BF63FFF" w14:textId="77777777" w:rsidR="00D848C1" w:rsidRPr="00E5589F" w:rsidRDefault="00D848C1" w:rsidP="00D848C1">
            <w:pPr>
              <w:pStyle w:val="Default"/>
              <w:spacing w:after="30"/>
              <w:rPr>
                <w:color w:val="auto"/>
                <w:sz w:val="21"/>
                <w:szCs w:val="21"/>
              </w:rPr>
            </w:pPr>
            <w:r w:rsidRPr="00E5589F">
              <w:rPr>
                <w:color w:val="auto"/>
                <w:sz w:val="21"/>
                <w:szCs w:val="21"/>
              </w:rPr>
              <w:t xml:space="preserve">5. </w:t>
            </w:r>
            <w:r w:rsidR="00B5089E" w:rsidRPr="00E5589F">
              <w:rPr>
                <w:color w:val="auto"/>
                <w:sz w:val="21"/>
                <w:szCs w:val="21"/>
              </w:rPr>
              <w:t xml:space="preserve">Voor beschadiging toegebracht aan te handhaven monumentale bomen of indien het </w:t>
            </w:r>
          </w:p>
          <w:p w14:paraId="2101DC40" w14:textId="1C86AC18" w:rsidR="00B5089E" w:rsidRPr="00E5589F" w:rsidRDefault="00B5089E" w:rsidP="00D848C1">
            <w:pPr>
              <w:pStyle w:val="Default"/>
              <w:spacing w:after="30"/>
              <w:rPr>
                <w:color w:val="auto"/>
                <w:sz w:val="21"/>
                <w:szCs w:val="21"/>
              </w:rPr>
            </w:pPr>
            <w:r w:rsidRPr="00E5589F">
              <w:rPr>
                <w:color w:val="auto"/>
                <w:sz w:val="21"/>
                <w:szCs w:val="21"/>
              </w:rPr>
              <w:t xml:space="preserve">schadebedrag vermoedelijk afwijkt van de in artikel </w:t>
            </w:r>
            <w:r w:rsidR="00304D77" w:rsidRPr="00E5589F">
              <w:rPr>
                <w:color w:val="auto"/>
                <w:sz w:val="21"/>
                <w:szCs w:val="21"/>
              </w:rPr>
              <w:t>7</w:t>
            </w:r>
            <w:r w:rsidRPr="00E5589F">
              <w:rPr>
                <w:color w:val="auto"/>
                <w:sz w:val="21"/>
                <w:szCs w:val="21"/>
              </w:rPr>
              <w:t xml:space="preserve"> lid 4 genoemde bedragen, wordt het schadebedrag aan bomen vastgesteld aan de hand van de richtlijnen van de Nederlandse Vereniging van Taxateurs van Bomen (NVTB), zoals deze drie maanden voor de dag van aanbesteding gelden. De richtlijnen zijn verkrijgbaar bij de genoemde vereniging. Indien de boom wordt vervangen, worden de aanschafkosten in mindering gebracht op het schadebedrag. De taxatiekosten zijn voor de rekening van de </w:t>
            </w:r>
            <w:r w:rsidR="00997C7A">
              <w:rPr>
                <w:sz w:val="21"/>
                <w:szCs w:val="21"/>
              </w:rPr>
              <w:t>Opdrachtnemer</w:t>
            </w:r>
            <w:r w:rsidRPr="00E5589F">
              <w:rPr>
                <w:color w:val="auto"/>
                <w:sz w:val="21"/>
                <w:szCs w:val="21"/>
              </w:rPr>
              <w:t xml:space="preserve"> (conform  de Standaard 2015).</w:t>
            </w:r>
          </w:p>
          <w:p w14:paraId="5F6B4915" w14:textId="77777777" w:rsidR="00B5089E" w:rsidRPr="00E5589F" w:rsidRDefault="00304D77" w:rsidP="00B5089E">
            <w:pPr>
              <w:pStyle w:val="Default"/>
              <w:spacing w:after="30"/>
              <w:rPr>
                <w:color w:val="auto"/>
                <w:sz w:val="21"/>
                <w:szCs w:val="21"/>
              </w:rPr>
            </w:pPr>
            <w:r w:rsidRPr="00E5589F">
              <w:rPr>
                <w:color w:val="auto"/>
                <w:sz w:val="21"/>
                <w:szCs w:val="21"/>
              </w:rPr>
              <w:t xml:space="preserve">7. </w:t>
            </w:r>
            <w:r w:rsidR="00B5089E" w:rsidRPr="00E5589F">
              <w:rPr>
                <w:color w:val="auto"/>
                <w:sz w:val="21"/>
                <w:szCs w:val="21"/>
              </w:rPr>
              <w:t>De genoemde kortingen worden verbeurd zonder dat deswege een ingebrekestelling nodig is.</w:t>
            </w:r>
          </w:p>
          <w:p w14:paraId="31DF8F8F" w14:textId="77777777" w:rsidR="00552B1F" w:rsidRPr="00E5589F" w:rsidRDefault="00552B1F" w:rsidP="00B5089E">
            <w:pPr>
              <w:pStyle w:val="Default"/>
              <w:spacing w:after="30"/>
              <w:rPr>
                <w:color w:val="auto"/>
                <w:sz w:val="21"/>
                <w:szCs w:val="21"/>
              </w:rPr>
            </w:pPr>
            <w:r w:rsidRPr="00E5589F">
              <w:rPr>
                <w:sz w:val="21"/>
                <w:szCs w:val="21"/>
              </w:rPr>
              <w:lastRenderedPageBreak/>
              <w:t xml:space="preserve">8. Het opleggen van een korting/boete  laat het recht van de </w:t>
            </w:r>
            <w:r w:rsidR="005D3EBC" w:rsidRPr="00E5589F">
              <w:rPr>
                <w:sz w:val="21"/>
                <w:szCs w:val="21"/>
              </w:rPr>
              <w:t>G</w:t>
            </w:r>
            <w:r w:rsidRPr="00E5589F">
              <w:rPr>
                <w:sz w:val="21"/>
                <w:szCs w:val="21"/>
              </w:rPr>
              <w:t xml:space="preserve">emeente </w:t>
            </w:r>
            <w:r w:rsidR="005D3EBC" w:rsidRPr="00E5589F">
              <w:rPr>
                <w:sz w:val="21"/>
                <w:szCs w:val="21"/>
              </w:rPr>
              <w:t xml:space="preserve">onverlet </w:t>
            </w:r>
            <w:r w:rsidRPr="00E5589F">
              <w:rPr>
                <w:sz w:val="21"/>
                <w:szCs w:val="21"/>
              </w:rPr>
              <w:t>om de daadwerkelijk geleden schade te vorderen</w:t>
            </w:r>
          </w:p>
          <w:p w14:paraId="68932E20" w14:textId="77777777" w:rsidR="001F388B" w:rsidRPr="00E5589F" w:rsidRDefault="001F388B" w:rsidP="001F388B">
            <w:pPr>
              <w:pStyle w:val="Default"/>
              <w:rPr>
                <w:color w:val="auto"/>
                <w:sz w:val="21"/>
                <w:szCs w:val="21"/>
              </w:rPr>
            </w:pPr>
          </w:p>
          <w:p w14:paraId="715D5EE8" w14:textId="4E2F0D27" w:rsidR="00CE42D3" w:rsidRPr="00E5589F" w:rsidRDefault="001F388B" w:rsidP="00CE42D3">
            <w:pPr>
              <w:pStyle w:val="Default"/>
              <w:rPr>
                <w:b/>
                <w:bCs/>
                <w:color w:val="auto"/>
                <w:sz w:val="21"/>
                <w:szCs w:val="21"/>
              </w:rPr>
            </w:pPr>
            <w:r w:rsidRPr="00E5589F">
              <w:rPr>
                <w:b/>
                <w:bCs/>
                <w:color w:val="auto"/>
                <w:sz w:val="21"/>
                <w:szCs w:val="21"/>
              </w:rPr>
              <w:t xml:space="preserve">8. GEVOLGEN BEËINDIGING VAN </w:t>
            </w:r>
            <w:r w:rsidR="00A7520E">
              <w:rPr>
                <w:b/>
                <w:bCs/>
                <w:color w:val="auto"/>
                <w:sz w:val="21"/>
                <w:szCs w:val="21"/>
              </w:rPr>
              <w:t>DE OVEREENKOMST</w:t>
            </w:r>
            <w:r w:rsidRPr="00E5589F">
              <w:rPr>
                <w:b/>
                <w:bCs/>
                <w:color w:val="auto"/>
                <w:sz w:val="21"/>
                <w:szCs w:val="21"/>
              </w:rPr>
              <w:t xml:space="preserve"> EN NADERE </w:t>
            </w:r>
            <w:r w:rsidR="00CE42D3" w:rsidRPr="00E5589F">
              <w:rPr>
                <w:b/>
                <w:bCs/>
                <w:color w:val="auto"/>
                <w:sz w:val="21"/>
                <w:szCs w:val="21"/>
              </w:rPr>
              <w:t>OPDRACHTEN</w:t>
            </w:r>
          </w:p>
          <w:p w14:paraId="260EEFF5" w14:textId="5ECD631F" w:rsidR="001F388B" w:rsidRPr="00E5589F" w:rsidRDefault="00CE42D3" w:rsidP="00CE42D3">
            <w:pPr>
              <w:pStyle w:val="Default"/>
              <w:rPr>
                <w:color w:val="auto"/>
                <w:sz w:val="21"/>
                <w:szCs w:val="21"/>
              </w:rPr>
            </w:pPr>
            <w:r w:rsidRPr="00E5589F">
              <w:rPr>
                <w:b/>
                <w:bCs/>
                <w:color w:val="auto"/>
                <w:sz w:val="21"/>
                <w:szCs w:val="21"/>
              </w:rPr>
              <w:t>1</w:t>
            </w:r>
            <w:r w:rsidR="001F388B" w:rsidRPr="00E5589F">
              <w:rPr>
                <w:color w:val="auto"/>
                <w:sz w:val="21"/>
                <w:szCs w:val="21"/>
              </w:rPr>
              <w:t xml:space="preserve">. In aanvulling op artikel 12 van de Algemene Inkoopvoorwaarden geldt het onderstaande bij beëindiging van </w:t>
            </w:r>
            <w:r w:rsidR="00A7520E">
              <w:rPr>
                <w:color w:val="auto"/>
                <w:sz w:val="21"/>
                <w:szCs w:val="21"/>
              </w:rPr>
              <w:t>de Overeenkomst</w:t>
            </w:r>
            <w:r w:rsidR="00A7520E" w:rsidRPr="00E5589F">
              <w:rPr>
                <w:color w:val="auto"/>
                <w:sz w:val="21"/>
                <w:szCs w:val="21"/>
              </w:rPr>
              <w:t xml:space="preserve"> </w:t>
            </w:r>
            <w:r w:rsidRPr="00E5589F">
              <w:rPr>
                <w:color w:val="auto"/>
                <w:sz w:val="21"/>
                <w:szCs w:val="21"/>
              </w:rPr>
              <w:t>en nadere opdrachten in de vorm van scopewijzigingen en bijkomende werkzaamheden</w:t>
            </w:r>
            <w:r w:rsidR="001F388B" w:rsidRPr="00E5589F">
              <w:rPr>
                <w:color w:val="auto"/>
                <w:sz w:val="21"/>
                <w:szCs w:val="21"/>
              </w:rPr>
              <w:t xml:space="preserve">: </w:t>
            </w:r>
          </w:p>
          <w:p w14:paraId="26183F48" w14:textId="4543D52B" w:rsidR="001F388B" w:rsidRPr="00E5589F" w:rsidRDefault="00C54A5E" w:rsidP="001F388B">
            <w:pPr>
              <w:pStyle w:val="Default"/>
              <w:spacing w:after="30"/>
              <w:rPr>
                <w:color w:val="auto"/>
                <w:sz w:val="21"/>
                <w:szCs w:val="21"/>
              </w:rPr>
            </w:pPr>
            <w:r w:rsidRPr="00E5589F">
              <w:rPr>
                <w:color w:val="auto"/>
                <w:sz w:val="21"/>
                <w:szCs w:val="21"/>
              </w:rPr>
              <w:t>a</w:t>
            </w:r>
            <w:r w:rsidR="001F388B" w:rsidRPr="00E5589F">
              <w:rPr>
                <w:color w:val="auto"/>
                <w:sz w:val="21"/>
                <w:szCs w:val="21"/>
              </w:rPr>
              <w:t xml:space="preserve">. Prestaties die op het moment van opzegging of ontbinding, als hiervoor omschreven, al in het kader van </w:t>
            </w:r>
            <w:r w:rsidR="00A7520E">
              <w:rPr>
                <w:color w:val="auto"/>
                <w:sz w:val="21"/>
                <w:szCs w:val="21"/>
              </w:rPr>
              <w:t>de Overeenkomst</w:t>
            </w:r>
            <w:r w:rsidR="00A7520E" w:rsidRPr="00E5589F">
              <w:rPr>
                <w:color w:val="auto"/>
                <w:sz w:val="21"/>
                <w:szCs w:val="21"/>
              </w:rPr>
              <w:t xml:space="preserve"> </w:t>
            </w:r>
            <w:r w:rsidR="001F388B" w:rsidRPr="00E5589F">
              <w:rPr>
                <w:color w:val="auto"/>
                <w:sz w:val="21"/>
                <w:szCs w:val="21"/>
              </w:rPr>
              <w:t xml:space="preserve">en de Nadere </w:t>
            </w:r>
            <w:r w:rsidR="00304D77" w:rsidRPr="00E5589F">
              <w:rPr>
                <w:color w:val="auto"/>
                <w:sz w:val="21"/>
                <w:szCs w:val="21"/>
              </w:rPr>
              <w:t xml:space="preserve">Opdrachten </w:t>
            </w:r>
            <w:r w:rsidR="001F388B" w:rsidRPr="00E5589F">
              <w:rPr>
                <w:color w:val="auto"/>
                <w:sz w:val="21"/>
                <w:szCs w:val="21"/>
              </w:rPr>
              <w:t xml:space="preserve">zijn verricht en de daarmee samenhangende betalingsverplichtingen, worden niet door de ontbinding getroffen. </w:t>
            </w:r>
          </w:p>
          <w:p w14:paraId="0B406641" w14:textId="1AA5567E" w:rsidR="001F388B" w:rsidRPr="00E5589F" w:rsidRDefault="00C54A5E" w:rsidP="001F388B">
            <w:pPr>
              <w:pStyle w:val="Default"/>
              <w:spacing w:after="30"/>
              <w:rPr>
                <w:color w:val="auto"/>
                <w:sz w:val="21"/>
                <w:szCs w:val="21"/>
              </w:rPr>
            </w:pPr>
            <w:r w:rsidRPr="00E5589F">
              <w:rPr>
                <w:color w:val="auto"/>
                <w:sz w:val="21"/>
                <w:szCs w:val="21"/>
              </w:rPr>
              <w:t>b</w:t>
            </w:r>
            <w:r w:rsidR="001F388B" w:rsidRPr="00E5589F">
              <w:rPr>
                <w:color w:val="auto"/>
                <w:sz w:val="21"/>
                <w:szCs w:val="21"/>
              </w:rPr>
              <w:t xml:space="preserve">. Bedragen die op die Prestaties betrekking hebben en al zijn gefactureerd blijven onverminderd verschuldigd en worden op het moment van ontbinding onmiddellijk opeisbaar. Tevens zal hetgeen aan de </w:t>
            </w:r>
            <w:r w:rsidR="00997C7A">
              <w:rPr>
                <w:sz w:val="21"/>
                <w:szCs w:val="21"/>
              </w:rPr>
              <w:t>Opdrachtnemer</w:t>
            </w:r>
            <w:r w:rsidR="00997C7A" w:rsidRPr="00E5589F">
              <w:rPr>
                <w:color w:val="auto"/>
                <w:sz w:val="21"/>
                <w:szCs w:val="21"/>
              </w:rPr>
              <w:t xml:space="preserve"> </w:t>
            </w:r>
            <w:r w:rsidR="001F388B" w:rsidRPr="00E5589F">
              <w:rPr>
                <w:color w:val="auto"/>
                <w:sz w:val="21"/>
                <w:szCs w:val="21"/>
              </w:rPr>
              <w:t xml:space="preserve">onverschuldigd is betaald, verhoogd met de wettelijke </w:t>
            </w:r>
            <w:r w:rsidR="00251F1A" w:rsidRPr="00E5589F">
              <w:rPr>
                <w:color w:val="auto"/>
                <w:sz w:val="21"/>
                <w:szCs w:val="21"/>
              </w:rPr>
              <w:t>rente</w:t>
            </w:r>
            <w:r w:rsidR="001F388B" w:rsidRPr="00E5589F">
              <w:rPr>
                <w:color w:val="auto"/>
                <w:sz w:val="21"/>
                <w:szCs w:val="21"/>
              </w:rPr>
              <w:t xml:space="preserve"> sedert de dag van uitbetaling, door de </w:t>
            </w:r>
            <w:r w:rsidR="00997C7A">
              <w:rPr>
                <w:sz w:val="21"/>
                <w:szCs w:val="21"/>
              </w:rPr>
              <w:t>Opdrachtnemer</w:t>
            </w:r>
            <w:r w:rsidR="001F388B" w:rsidRPr="00E5589F">
              <w:rPr>
                <w:color w:val="auto"/>
                <w:sz w:val="21"/>
                <w:szCs w:val="21"/>
              </w:rPr>
              <w:t xml:space="preserve"> moeten worden terugbetaald binnen een maand na dagtekening van de verzending van de aanmaning daartoe. </w:t>
            </w:r>
          </w:p>
          <w:p w14:paraId="409F8ED3" w14:textId="7CD41F5F" w:rsidR="001F388B" w:rsidRPr="00E5589F" w:rsidRDefault="00C54A5E" w:rsidP="001F388B">
            <w:pPr>
              <w:pStyle w:val="Default"/>
              <w:rPr>
                <w:color w:val="auto"/>
                <w:sz w:val="21"/>
                <w:szCs w:val="21"/>
              </w:rPr>
            </w:pPr>
            <w:r w:rsidRPr="00E5589F">
              <w:rPr>
                <w:color w:val="auto"/>
                <w:sz w:val="21"/>
                <w:szCs w:val="21"/>
              </w:rPr>
              <w:t>c</w:t>
            </w:r>
            <w:r w:rsidR="001F388B" w:rsidRPr="00E5589F">
              <w:rPr>
                <w:color w:val="auto"/>
                <w:sz w:val="21"/>
                <w:szCs w:val="21"/>
              </w:rPr>
              <w:t xml:space="preserve">. Partijen treden in overleg over de afhandeling van de overige, nog lopende, verplichtingen. Indien daarom door de Gemeente wordt verzocht, is </w:t>
            </w:r>
            <w:r w:rsidR="00997C7A">
              <w:rPr>
                <w:sz w:val="21"/>
                <w:szCs w:val="21"/>
              </w:rPr>
              <w:t>Opdrachtnemer</w:t>
            </w:r>
            <w:r w:rsidR="001F388B" w:rsidRPr="00E5589F">
              <w:rPr>
                <w:color w:val="auto"/>
                <w:sz w:val="21"/>
                <w:szCs w:val="21"/>
              </w:rPr>
              <w:t xml:space="preserve"> verplicht bepaalde werkzaamheden af te ronden tegen de in de</w:t>
            </w:r>
            <w:r w:rsidR="00C07629" w:rsidRPr="00E5589F">
              <w:rPr>
                <w:color w:val="auto"/>
                <w:sz w:val="21"/>
                <w:szCs w:val="21"/>
              </w:rPr>
              <w:t xml:space="preserve">  in de overeenkomst </w:t>
            </w:r>
            <w:r w:rsidR="001F388B" w:rsidRPr="00E5589F">
              <w:rPr>
                <w:color w:val="auto"/>
                <w:sz w:val="21"/>
                <w:szCs w:val="21"/>
              </w:rPr>
              <w:t xml:space="preserve">opgenomen prijzen. </w:t>
            </w:r>
          </w:p>
          <w:p w14:paraId="44370BDE" w14:textId="77777777" w:rsidR="001F388B" w:rsidRPr="00E5589F" w:rsidRDefault="001F388B" w:rsidP="001F388B">
            <w:pPr>
              <w:pStyle w:val="Default"/>
              <w:rPr>
                <w:color w:val="auto"/>
                <w:sz w:val="21"/>
                <w:szCs w:val="21"/>
              </w:rPr>
            </w:pPr>
          </w:p>
          <w:p w14:paraId="0ECF2DFA" w14:textId="77777777" w:rsidR="001F388B" w:rsidRPr="00E5589F" w:rsidRDefault="001F388B" w:rsidP="001F388B">
            <w:pPr>
              <w:pStyle w:val="Default"/>
              <w:rPr>
                <w:color w:val="auto"/>
                <w:sz w:val="21"/>
                <w:szCs w:val="21"/>
              </w:rPr>
            </w:pPr>
            <w:r w:rsidRPr="00E5589F">
              <w:rPr>
                <w:b/>
                <w:bCs/>
                <w:color w:val="auto"/>
                <w:sz w:val="21"/>
                <w:szCs w:val="21"/>
              </w:rPr>
              <w:t xml:space="preserve">9. COMMUNICATIE </w:t>
            </w:r>
          </w:p>
          <w:p w14:paraId="3D2379A1" w14:textId="56880AE8" w:rsidR="001F388B" w:rsidRPr="00E5589F" w:rsidRDefault="001F388B" w:rsidP="001F388B">
            <w:pPr>
              <w:pStyle w:val="Default"/>
              <w:rPr>
                <w:color w:val="auto"/>
                <w:sz w:val="21"/>
                <w:szCs w:val="21"/>
              </w:rPr>
            </w:pPr>
            <w:r w:rsidRPr="00E5589F">
              <w:rPr>
                <w:color w:val="auto"/>
                <w:sz w:val="21"/>
                <w:szCs w:val="21"/>
              </w:rPr>
              <w:t xml:space="preserve">1. </w:t>
            </w:r>
            <w:r w:rsidR="00997C7A">
              <w:rPr>
                <w:sz w:val="21"/>
                <w:szCs w:val="21"/>
              </w:rPr>
              <w:t>Opdrachtnemer</w:t>
            </w:r>
            <w:r w:rsidRPr="00E5589F">
              <w:rPr>
                <w:color w:val="auto"/>
                <w:sz w:val="21"/>
                <w:szCs w:val="21"/>
              </w:rPr>
              <w:t xml:space="preserve"> en de Gemeente stellen één vast aanspreekpunt aan ten behoeve van overleg op tactisch en strategisch niveau en de evaluatie. </w:t>
            </w:r>
          </w:p>
          <w:p w14:paraId="14FDFCF8" w14:textId="77777777" w:rsidR="001F388B" w:rsidRPr="00E5589F" w:rsidRDefault="001F388B" w:rsidP="001F388B">
            <w:pPr>
              <w:pStyle w:val="Default"/>
              <w:rPr>
                <w:color w:val="auto"/>
                <w:sz w:val="21"/>
                <w:szCs w:val="21"/>
              </w:rPr>
            </w:pPr>
          </w:p>
          <w:p w14:paraId="6EDE63A6" w14:textId="4176AC89" w:rsidR="001F388B" w:rsidRPr="00E5589F" w:rsidRDefault="001F388B" w:rsidP="001F388B">
            <w:pPr>
              <w:pStyle w:val="Default"/>
              <w:rPr>
                <w:color w:val="auto"/>
                <w:sz w:val="21"/>
                <w:szCs w:val="21"/>
              </w:rPr>
            </w:pPr>
            <w:r w:rsidRPr="00E5589F">
              <w:rPr>
                <w:color w:val="auto"/>
                <w:sz w:val="21"/>
                <w:szCs w:val="21"/>
              </w:rPr>
              <w:t xml:space="preserve">Contactgegevens Contactpersoon </w:t>
            </w:r>
            <w:r w:rsidR="00997C7A">
              <w:rPr>
                <w:sz w:val="21"/>
                <w:szCs w:val="21"/>
              </w:rPr>
              <w:t>Opdrachtnemer</w:t>
            </w:r>
            <w:r w:rsidRPr="00E5589F">
              <w:rPr>
                <w:color w:val="auto"/>
                <w:sz w:val="21"/>
                <w:szCs w:val="21"/>
              </w:rPr>
              <w:t xml:space="preserve">: </w:t>
            </w:r>
            <w:r w:rsidR="005A3B0F" w:rsidRPr="00E5589F">
              <w:rPr>
                <w:color w:val="auto"/>
                <w:sz w:val="21"/>
                <w:szCs w:val="21"/>
              </w:rPr>
              <w:t xml:space="preserve">Contractmanager </w:t>
            </w:r>
          </w:p>
          <w:p w14:paraId="64A1C1ED" w14:textId="18DD4C80" w:rsidR="001F388B" w:rsidRPr="00E5589F" w:rsidRDefault="001F388B" w:rsidP="001F388B">
            <w:pPr>
              <w:pStyle w:val="Default"/>
              <w:rPr>
                <w:color w:val="auto"/>
                <w:sz w:val="21"/>
                <w:szCs w:val="21"/>
              </w:rPr>
            </w:pPr>
            <w:r w:rsidRPr="00E5589F">
              <w:rPr>
                <w:color w:val="auto"/>
                <w:sz w:val="21"/>
                <w:szCs w:val="21"/>
              </w:rPr>
              <w:t xml:space="preserve">Contactgegevens Contactpersoon Gemeente: </w:t>
            </w:r>
            <w:r w:rsidR="00302299">
              <w:rPr>
                <w:color w:val="auto"/>
                <w:sz w:val="21"/>
                <w:szCs w:val="21"/>
              </w:rPr>
              <w:t xml:space="preserve">Penny le Noble, </w:t>
            </w:r>
            <w:r w:rsidR="00BA6356">
              <w:rPr>
                <w:color w:val="auto"/>
                <w:sz w:val="21"/>
                <w:szCs w:val="21"/>
              </w:rPr>
              <w:t>C</w:t>
            </w:r>
            <w:r w:rsidR="00302299">
              <w:rPr>
                <w:color w:val="auto"/>
                <w:sz w:val="21"/>
                <w:szCs w:val="21"/>
              </w:rPr>
              <w:t>ontractmanager</w:t>
            </w:r>
          </w:p>
          <w:p w14:paraId="2C998D38" w14:textId="77777777" w:rsidR="001F388B" w:rsidRPr="00E5589F" w:rsidRDefault="001F388B" w:rsidP="0065459D">
            <w:pPr>
              <w:pStyle w:val="Default"/>
              <w:spacing w:after="30"/>
              <w:rPr>
                <w:color w:val="auto"/>
                <w:sz w:val="21"/>
                <w:szCs w:val="21"/>
              </w:rPr>
            </w:pPr>
          </w:p>
          <w:p w14:paraId="19CB7B4E" w14:textId="68E0B202" w:rsidR="001F388B" w:rsidRPr="00E5589F" w:rsidRDefault="001F388B" w:rsidP="00DD1152">
            <w:pPr>
              <w:pStyle w:val="Default"/>
              <w:spacing w:after="30"/>
              <w:rPr>
                <w:rFonts w:cs="Times New Roman"/>
                <w:color w:val="auto"/>
                <w:sz w:val="21"/>
                <w:szCs w:val="21"/>
              </w:rPr>
            </w:pPr>
            <w:r w:rsidRPr="00E5589F">
              <w:rPr>
                <w:color w:val="auto"/>
                <w:sz w:val="21"/>
                <w:szCs w:val="21"/>
              </w:rPr>
              <w:t xml:space="preserve">3. </w:t>
            </w:r>
            <w:r w:rsidR="00997C7A">
              <w:rPr>
                <w:sz w:val="21"/>
                <w:szCs w:val="21"/>
              </w:rPr>
              <w:t>Opdrachtnemer</w:t>
            </w:r>
            <w:r w:rsidRPr="00E5589F">
              <w:rPr>
                <w:color w:val="auto"/>
                <w:sz w:val="21"/>
                <w:szCs w:val="21"/>
              </w:rPr>
              <w:t xml:space="preserve"> stelt de</w:t>
            </w:r>
            <w:r w:rsidRPr="00E5589F">
              <w:rPr>
                <w:rFonts w:cs="Times New Roman"/>
                <w:color w:val="auto"/>
                <w:sz w:val="21"/>
                <w:szCs w:val="21"/>
              </w:rPr>
              <w:t xml:space="preserve"> Gemeente onverwijld </w:t>
            </w:r>
            <w:r w:rsidR="009F0C2E" w:rsidRPr="00E5589F">
              <w:rPr>
                <w:rFonts w:cs="Times New Roman"/>
                <w:color w:val="auto"/>
                <w:sz w:val="21"/>
                <w:szCs w:val="21"/>
              </w:rPr>
              <w:t xml:space="preserve">schriftelijk </w:t>
            </w:r>
            <w:r w:rsidRPr="00E5589F">
              <w:rPr>
                <w:rFonts w:cs="Times New Roman"/>
                <w:color w:val="auto"/>
                <w:sz w:val="21"/>
                <w:szCs w:val="21"/>
              </w:rPr>
              <w:t xml:space="preserve">op de hoogte indien: </w:t>
            </w:r>
          </w:p>
          <w:p w14:paraId="2E4630A2" w14:textId="4CF4FF30" w:rsidR="001F388B" w:rsidRPr="00E5589F" w:rsidRDefault="001F388B" w:rsidP="001F388B">
            <w:pPr>
              <w:pStyle w:val="Default"/>
              <w:spacing w:after="27"/>
              <w:rPr>
                <w:rFonts w:cs="Times New Roman"/>
                <w:color w:val="auto"/>
                <w:sz w:val="21"/>
                <w:szCs w:val="21"/>
              </w:rPr>
            </w:pPr>
            <w:r w:rsidRPr="00E5589F">
              <w:rPr>
                <w:rFonts w:cs="Times New Roman"/>
                <w:color w:val="auto"/>
                <w:sz w:val="21"/>
                <w:szCs w:val="21"/>
              </w:rPr>
              <w:t xml:space="preserve">a. De hoedanigheid van de </w:t>
            </w:r>
            <w:r w:rsidR="00997C7A">
              <w:rPr>
                <w:sz w:val="21"/>
                <w:szCs w:val="21"/>
              </w:rPr>
              <w:t>Opdrachtnemer</w:t>
            </w:r>
            <w:r w:rsidRPr="00E5589F">
              <w:rPr>
                <w:rFonts w:cs="Times New Roman"/>
                <w:color w:val="auto"/>
                <w:sz w:val="21"/>
                <w:szCs w:val="21"/>
              </w:rPr>
              <w:t xml:space="preserve"> wezenlijk wijzigt ten opzichte van zijn Inschrijving; </w:t>
            </w:r>
          </w:p>
          <w:p w14:paraId="55C493C3" w14:textId="77777777" w:rsidR="001F388B" w:rsidRPr="00E5589F" w:rsidRDefault="001F388B" w:rsidP="001F388B">
            <w:pPr>
              <w:pStyle w:val="Default"/>
              <w:rPr>
                <w:rFonts w:cs="Times New Roman"/>
                <w:color w:val="auto"/>
                <w:sz w:val="21"/>
                <w:szCs w:val="21"/>
              </w:rPr>
            </w:pPr>
            <w:r w:rsidRPr="00E5589F">
              <w:rPr>
                <w:rFonts w:cs="Times New Roman"/>
                <w:color w:val="auto"/>
                <w:sz w:val="21"/>
                <w:szCs w:val="21"/>
              </w:rPr>
              <w:t xml:space="preserve">b. De uitvoering van de </w:t>
            </w:r>
            <w:r w:rsidR="008C4CF7" w:rsidRPr="00E5589F">
              <w:rPr>
                <w:rFonts w:cs="Times New Roman"/>
                <w:color w:val="auto"/>
                <w:sz w:val="21"/>
                <w:szCs w:val="21"/>
              </w:rPr>
              <w:t>Prestatie overeenkomst</w:t>
            </w:r>
            <w:r w:rsidRPr="00E5589F">
              <w:rPr>
                <w:rFonts w:cs="Times New Roman"/>
                <w:color w:val="auto"/>
                <w:sz w:val="21"/>
                <w:szCs w:val="21"/>
              </w:rPr>
              <w:t xml:space="preserve">wezenlijk wijzigt ten opzichte van zijn Inschrijving; </w:t>
            </w:r>
          </w:p>
          <w:p w14:paraId="716582AB" w14:textId="77777777" w:rsidR="001F388B" w:rsidRPr="00E5589F" w:rsidRDefault="001F388B" w:rsidP="001F388B">
            <w:pPr>
              <w:pStyle w:val="Default"/>
              <w:rPr>
                <w:rFonts w:cs="Times New Roman"/>
                <w:color w:val="auto"/>
                <w:sz w:val="21"/>
                <w:szCs w:val="21"/>
              </w:rPr>
            </w:pPr>
          </w:p>
          <w:p w14:paraId="5E52CA5D" w14:textId="77777777" w:rsidR="001F388B" w:rsidRPr="00E5589F" w:rsidRDefault="001F388B" w:rsidP="001F388B">
            <w:pPr>
              <w:pStyle w:val="Default"/>
              <w:rPr>
                <w:color w:val="auto"/>
                <w:sz w:val="21"/>
                <w:szCs w:val="21"/>
              </w:rPr>
            </w:pPr>
            <w:r w:rsidRPr="00E5589F">
              <w:rPr>
                <w:b/>
                <w:bCs/>
                <w:color w:val="auto"/>
                <w:sz w:val="21"/>
                <w:szCs w:val="21"/>
              </w:rPr>
              <w:t>1</w:t>
            </w:r>
            <w:r w:rsidR="00DD1152" w:rsidRPr="00E5589F">
              <w:rPr>
                <w:b/>
                <w:bCs/>
                <w:color w:val="auto"/>
                <w:sz w:val="21"/>
                <w:szCs w:val="21"/>
              </w:rPr>
              <w:t>0</w:t>
            </w:r>
            <w:r w:rsidRPr="00E5589F">
              <w:rPr>
                <w:b/>
                <w:bCs/>
                <w:color w:val="auto"/>
                <w:sz w:val="21"/>
                <w:szCs w:val="21"/>
              </w:rPr>
              <w:t xml:space="preserve">. </w:t>
            </w:r>
            <w:r w:rsidRPr="00E5589F">
              <w:rPr>
                <w:rFonts w:cs="Times New Roman"/>
                <w:b/>
                <w:bCs/>
                <w:color w:val="auto"/>
                <w:sz w:val="21"/>
                <w:szCs w:val="21"/>
              </w:rPr>
              <w:t xml:space="preserve">GESCHILLEN </w:t>
            </w:r>
          </w:p>
          <w:p w14:paraId="292A2F86" w14:textId="77777777" w:rsidR="001F388B" w:rsidRPr="00E5589F" w:rsidRDefault="001F388B" w:rsidP="001F388B">
            <w:pPr>
              <w:pStyle w:val="Default"/>
              <w:spacing w:after="27"/>
              <w:rPr>
                <w:color w:val="auto"/>
                <w:sz w:val="21"/>
                <w:szCs w:val="21"/>
              </w:rPr>
            </w:pPr>
            <w:r w:rsidRPr="00E5589F">
              <w:rPr>
                <w:color w:val="auto"/>
                <w:sz w:val="21"/>
                <w:szCs w:val="21"/>
              </w:rPr>
              <w:t xml:space="preserve">1. In het geval van een geschil zullen Partijen onverwijld met elkaar in overleg treden om tot een oplossing te komen. Partijen zullen zich tot het uiterste inspannen om tot een oplossing te komen. Als Partijen niet tot een oplossing komen, zal het geschil worden voorgelegd aan de bevoegde rechter te Amsterdam. </w:t>
            </w:r>
          </w:p>
          <w:p w14:paraId="526DE412" w14:textId="4E38B6E5" w:rsidR="001F388B" w:rsidRPr="00E5589F" w:rsidRDefault="001F388B" w:rsidP="001F388B">
            <w:pPr>
              <w:pStyle w:val="Default"/>
              <w:rPr>
                <w:color w:val="auto"/>
                <w:sz w:val="21"/>
                <w:szCs w:val="21"/>
              </w:rPr>
            </w:pPr>
            <w:r w:rsidRPr="00E5589F">
              <w:rPr>
                <w:color w:val="auto"/>
                <w:sz w:val="21"/>
                <w:szCs w:val="21"/>
              </w:rPr>
              <w:t xml:space="preserve">2. Op </w:t>
            </w:r>
            <w:r w:rsidR="00997C7A">
              <w:rPr>
                <w:color w:val="auto"/>
                <w:sz w:val="21"/>
                <w:szCs w:val="21"/>
              </w:rPr>
              <w:t>deze Overeenkomst</w:t>
            </w:r>
            <w:r w:rsidRPr="00E5589F">
              <w:rPr>
                <w:color w:val="auto"/>
                <w:sz w:val="21"/>
                <w:szCs w:val="21"/>
              </w:rPr>
              <w:t xml:space="preserve"> is Nederlands recht van toepassing. </w:t>
            </w:r>
          </w:p>
          <w:p w14:paraId="5CD36FD0" w14:textId="77777777" w:rsidR="001F388B" w:rsidRPr="00E5589F" w:rsidRDefault="001F388B" w:rsidP="001F388B">
            <w:pPr>
              <w:pStyle w:val="Default"/>
              <w:rPr>
                <w:color w:val="auto"/>
                <w:sz w:val="21"/>
                <w:szCs w:val="21"/>
              </w:rPr>
            </w:pPr>
          </w:p>
          <w:p w14:paraId="36756045" w14:textId="77777777" w:rsidR="00BA1D8E" w:rsidRPr="00E5589F" w:rsidRDefault="00BA1D8E" w:rsidP="00BA1D8E">
            <w:pPr>
              <w:pStyle w:val="Default"/>
              <w:rPr>
                <w:b/>
                <w:bCs/>
                <w:color w:val="auto"/>
                <w:sz w:val="21"/>
                <w:szCs w:val="21"/>
              </w:rPr>
            </w:pPr>
            <w:bookmarkStart w:id="5" w:name="_Toc522885968"/>
            <w:r w:rsidRPr="00E5589F">
              <w:rPr>
                <w:b/>
                <w:bCs/>
                <w:color w:val="auto"/>
                <w:sz w:val="21"/>
                <w:szCs w:val="21"/>
              </w:rPr>
              <w:t>11 VERBAND MET ANDERE WERKEN</w:t>
            </w:r>
            <w:bookmarkEnd w:id="5"/>
          </w:p>
          <w:p w14:paraId="4FFB0B83" w14:textId="77777777" w:rsidR="00BA1D8E" w:rsidRPr="00E5589F" w:rsidRDefault="00BA1D8E" w:rsidP="00BA1D8E">
            <w:pPr>
              <w:ind w:left="0"/>
              <w:rPr>
                <w:rFonts w:ascii="Corbel" w:hAnsi="Corbel" w:cs="Calibri"/>
                <w:sz w:val="21"/>
                <w:szCs w:val="21"/>
              </w:rPr>
            </w:pPr>
            <w:r w:rsidRPr="00E5589F">
              <w:rPr>
                <w:rFonts w:ascii="Corbel" w:hAnsi="Corbel" w:cs="Calibri"/>
                <w:sz w:val="21"/>
                <w:szCs w:val="21"/>
              </w:rPr>
              <w:t xml:space="preserve">De Opdrachtnemer dient er rekening mee te houden dat de navolgende werkzaamheden gelijktijdig worden gerealiseerd. </w:t>
            </w:r>
            <w:r w:rsidRPr="00E5589F">
              <w:rPr>
                <w:rFonts w:ascii="Corbel" w:eastAsia="Arial Unicode MS" w:hAnsi="Corbel" w:cs="Calibri"/>
                <w:color w:val="000000"/>
                <w:sz w:val="21"/>
                <w:szCs w:val="21"/>
              </w:rPr>
              <w:t>Afstemming met projecten in de openbare ruimte dient plaats te vinden door de Opdrachtnemer</w:t>
            </w:r>
            <w:r w:rsidRPr="00E5589F">
              <w:rPr>
                <w:rFonts w:ascii="Corbel" w:hAnsi="Corbel" w:cs="Calibri"/>
                <w:sz w:val="21"/>
                <w:szCs w:val="21"/>
              </w:rPr>
              <w:t>:</w:t>
            </w:r>
          </w:p>
          <w:p w14:paraId="6CF56F43" w14:textId="7CCC908E" w:rsidR="00BA1D8E" w:rsidRPr="00E5589F" w:rsidRDefault="00BA1D8E" w:rsidP="00F468E5">
            <w:pPr>
              <w:numPr>
                <w:ilvl w:val="0"/>
                <w:numId w:val="10"/>
              </w:numPr>
              <w:tabs>
                <w:tab w:val="num" w:pos="426"/>
                <w:tab w:val="num" w:pos="1134"/>
              </w:tabs>
              <w:spacing w:after="0" w:line="264" w:lineRule="auto"/>
              <w:ind w:left="426" w:hanging="433"/>
              <w:rPr>
                <w:rFonts w:ascii="Corbel" w:hAnsi="Corbel" w:cs="Calibri"/>
                <w:sz w:val="21"/>
                <w:szCs w:val="21"/>
              </w:rPr>
            </w:pPr>
            <w:r w:rsidRPr="00E5589F">
              <w:rPr>
                <w:rFonts w:ascii="Corbel" w:hAnsi="Corbel" w:cs="Calibri"/>
                <w:sz w:val="21"/>
                <w:szCs w:val="21"/>
              </w:rPr>
              <w:t>Alle voorkomende (onderhoud)werkzaamheden die invloed op het Werk kunnen hebben.</w:t>
            </w:r>
          </w:p>
          <w:p w14:paraId="1EBA52E8" w14:textId="77777777" w:rsidR="00BA1D8E" w:rsidRPr="00E5589F" w:rsidRDefault="00BA1D8E" w:rsidP="00F468E5">
            <w:pPr>
              <w:numPr>
                <w:ilvl w:val="0"/>
                <w:numId w:val="10"/>
              </w:numPr>
              <w:tabs>
                <w:tab w:val="num" w:pos="426"/>
                <w:tab w:val="num" w:pos="1134"/>
              </w:tabs>
              <w:spacing w:after="0" w:line="264" w:lineRule="auto"/>
              <w:ind w:left="426" w:hanging="433"/>
              <w:rPr>
                <w:rFonts w:ascii="Corbel" w:hAnsi="Corbel" w:cs="Calibri"/>
                <w:sz w:val="21"/>
                <w:szCs w:val="21"/>
              </w:rPr>
            </w:pPr>
            <w:r w:rsidRPr="00E5589F">
              <w:rPr>
                <w:rFonts w:ascii="Corbel" w:hAnsi="Corbel" w:cs="Calibri"/>
                <w:sz w:val="21"/>
                <w:szCs w:val="21"/>
              </w:rPr>
              <w:t>Het door derden uitvoeren van civieltechnische werkzaamheden.</w:t>
            </w:r>
          </w:p>
          <w:p w14:paraId="6D0B419B" w14:textId="77777777" w:rsidR="00BA1D8E" w:rsidRPr="00E5589F" w:rsidRDefault="00BA1D8E" w:rsidP="00F468E5">
            <w:pPr>
              <w:numPr>
                <w:ilvl w:val="0"/>
                <w:numId w:val="10"/>
              </w:numPr>
              <w:tabs>
                <w:tab w:val="num" w:pos="426"/>
                <w:tab w:val="num" w:pos="1134"/>
              </w:tabs>
              <w:spacing w:after="0" w:line="264" w:lineRule="auto"/>
              <w:ind w:left="426" w:hanging="433"/>
              <w:rPr>
                <w:rFonts w:ascii="Corbel" w:hAnsi="Corbel" w:cs="Calibri"/>
                <w:sz w:val="21"/>
                <w:szCs w:val="21"/>
              </w:rPr>
            </w:pPr>
            <w:r w:rsidRPr="00E5589F">
              <w:rPr>
                <w:rFonts w:ascii="Corbel" w:hAnsi="Corbel" w:cs="Calibri"/>
                <w:sz w:val="21"/>
                <w:szCs w:val="21"/>
              </w:rPr>
              <w:t>Het door derden uitvoeren van cultuurtechnische werkzaamheden.</w:t>
            </w:r>
          </w:p>
          <w:p w14:paraId="63E0C168" w14:textId="30C9C129" w:rsidR="00BA1D8E" w:rsidRPr="00E5589F" w:rsidRDefault="00BA1D8E" w:rsidP="00F468E5">
            <w:pPr>
              <w:numPr>
                <w:ilvl w:val="0"/>
                <w:numId w:val="10"/>
              </w:numPr>
              <w:tabs>
                <w:tab w:val="num" w:pos="426"/>
                <w:tab w:val="num" w:pos="1134"/>
              </w:tabs>
              <w:spacing w:after="0" w:line="264" w:lineRule="auto"/>
              <w:ind w:left="426" w:hanging="433"/>
              <w:rPr>
                <w:rFonts w:ascii="Corbel" w:hAnsi="Corbel" w:cs="Calibri"/>
                <w:sz w:val="21"/>
                <w:szCs w:val="21"/>
              </w:rPr>
            </w:pPr>
            <w:r w:rsidRPr="00E5589F">
              <w:rPr>
                <w:rFonts w:ascii="Corbel" w:hAnsi="Corbel" w:cs="Calibri"/>
                <w:sz w:val="21"/>
                <w:szCs w:val="21"/>
              </w:rPr>
              <w:t>Het door derden uitvoeren van groen</w:t>
            </w:r>
            <w:r w:rsidR="00BA6356">
              <w:rPr>
                <w:rFonts w:ascii="Corbel" w:hAnsi="Corbel" w:cs="Calibri"/>
                <w:sz w:val="21"/>
                <w:szCs w:val="21"/>
              </w:rPr>
              <w:t xml:space="preserve"> </w:t>
            </w:r>
            <w:r w:rsidRPr="00E5589F">
              <w:rPr>
                <w:rFonts w:ascii="Corbel" w:hAnsi="Corbel" w:cs="Calibri"/>
                <w:sz w:val="21"/>
                <w:szCs w:val="21"/>
              </w:rPr>
              <w:t>technische werkzaamheden.</w:t>
            </w:r>
          </w:p>
          <w:p w14:paraId="4068946A" w14:textId="77777777" w:rsidR="00BA1D8E" w:rsidRPr="00E5589F" w:rsidRDefault="00BA1D8E" w:rsidP="00F468E5">
            <w:pPr>
              <w:numPr>
                <w:ilvl w:val="0"/>
                <w:numId w:val="10"/>
              </w:numPr>
              <w:tabs>
                <w:tab w:val="num" w:pos="426"/>
                <w:tab w:val="num" w:pos="1134"/>
              </w:tabs>
              <w:spacing w:after="0" w:line="264" w:lineRule="auto"/>
              <w:ind w:left="426" w:hanging="433"/>
              <w:rPr>
                <w:rFonts w:ascii="Corbel" w:hAnsi="Corbel"/>
                <w:sz w:val="21"/>
                <w:szCs w:val="21"/>
              </w:rPr>
            </w:pPr>
            <w:r w:rsidRPr="00E5589F">
              <w:rPr>
                <w:rFonts w:ascii="Corbel" w:hAnsi="Corbel" w:cs="Calibri"/>
                <w:sz w:val="21"/>
                <w:szCs w:val="21"/>
              </w:rPr>
              <w:t xml:space="preserve">Het door derden uitvoeren van </w:t>
            </w:r>
            <w:r w:rsidRPr="00E5589F">
              <w:rPr>
                <w:rFonts w:ascii="Corbel" w:hAnsi="Corbel"/>
                <w:sz w:val="21"/>
                <w:szCs w:val="21"/>
              </w:rPr>
              <w:t>bouwwerkzaamheden.</w:t>
            </w:r>
          </w:p>
          <w:p w14:paraId="071273FD" w14:textId="77777777" w:rsidR="00BA1D8E" w:rsidRPr="00E5589F" w:rsidRDefault="00BA1D8E" w:rsidP="00F468E5">
            <w:pPr>
              <w:numPr>
                <w:ilvl w:val="0"/>
                <w:numId w:val="10"/>
              </w:numPr>
              <w:tabs>
                <w:tab w:val="num" w:pos="426"/>
                <w:tab w:val="num" w:pos="1134"/>
              </w:tabs>
              <w:spacing w:after="0" w:line="264" w:lineRule="auto"/>
              <w:ind w:left="426" w:hanging="433"/>
              <w:rPr>
                <w:rFonts w:ascii="Corbel" w:hAnsi="Corbel"/>
                <w:sz w:val="21"/>
                <w:szCs w:val="21"/>
              </w:rPr>
            </w:pPr>
            <w:r w:rsidRPr="00E5589F">
              <w:rPr>
                <w:rFonts w:ascii="Corbel" w:hAnsi="Corbel"/>
                <w:sz w:val="21"/>
                <w:szCs w:val="21"/>
              </w:rPr>
              <w:t>Werkzaamheden rondom evenementen.</w:t>
            </w:r>
          </w:p>
          <w:p w14:paraId="69F85D57" w14:textId="77777777" w:rsidR="00F468E5" w:rsidRPr="00E5589F" w:rsidRDefault="00F468E5" w:rsidP="001F388B">
            <w:pPr>
              <w:pStyle w:val="Default"/>
              <w:rPr>
                <w:color w:val="auto"/>
                <w:sz w:val="21"/>
                <w:szCs w:val="21"/>
              </w:rPr>
            </w:pPr>
          </w:p>
          <w:p w14:paraId="7821C7CA" w14:textId="77777777" w:rsidR="00BA1D8E" w:rsidRPr="00E5589F" w:rsidRDefault="00BA1D8E" w:rsidP="00BA1D8E">
            <w:pPr>
              <w:pStyle w:val="Default"/>
              <w:rPr>
                <w:b/>
                <w:bCs/>
                <w:color w:val="auto"/>
                <w:sz w:val="21"/>
                <w:szCs w:val="21"/>
              </w:rPr>
            </w:pPr>
            <w:bookmarkStart w:id="6" w:name="_Toc522885969"/>
            <w:r w:rsidRPr="00E5589F">
              <w:rPr>
                <w:b/>
                <w:bCs/>
                <w:color w:val="auto"/>
                <w:sz w:val="21"/>
                <w:szCs w:val="21"/>
              </w:rPr>
              <w:t>12 V</w:t>
            </w:r>
            <w:bookmarkEnd w:id="6"/>
            <w:r w:rsidR="00EF3405" w:rsidRPr="00E5589F">
              <w:rPr>
                <w:b/>
                <w:bCs/>
                <w:color w:val="auto"/>
                <w:sz w:val="21"/>
                <w:szCs w:val="21"/>
              </w:rPr>
              <w:t>ERGUNINGEN</w:t>
            </w:r>
          </w:p>
          <w:p w14:paraId="42FA93E2" w14:textId="77777777" w:rsidR="00BA1D8E" w:rsidRPr="00E5589F" w:rsidRDefault="00BA1D8E" w:rsidP="00BA1D8E">
            <w:pPr>
              <w:pStyle w:val="Default"/>
              <w:rPr>
                <w:b/>
                <w:bCs/>
                <w:color w:val="auto"/>
                <w:sz w:val="21"/>
                <w:szCs w:val="21"/>
              </w:rPr>
            </w:pPr>
            <w:r w:rsidRPr="00E5589F">
              <w:rPr>
                <w:rFonts w:cs="Calibri"/>
                <w:sz w:val="21"/>
                <w:szCs w:val="21"/>
              </w:rPr>
              <w:t xml:space="preserve">Er zijn geen vergunningen, ontheffingen en beschikkingen vooraf beschikbaar. De Opdrachtnemer </w:t>
            </w:r>
            <w:r w:rsidRPr="00E5589F">
              <w:rPr>
                <w:rFonts w:cs="Calibri"/>
                <w:sz w:val="21"/>
                <w:szCs w:val="21"/>
              </w:rPr>
              <w:lastRenderedPageBreak/>
              <w:t>zorgt voor alle benodigde vergunningen, ontheffingen, beschikkingen en toestemmingen die nodig zijn of die hij wenst voor de realisatie van de uitvoeringsfase.</w:t>
            </w:r>
          </w:p>
          <w:p w14:paraId="2208168D" w14:textId="77777777" w:rsidR="00BA1D8E" w:rsidRPr="00E5589F" w:rsidRDefault="00BA1D8E" w:rsidP="00BA1D8E">
            <w:pPr>
              <w:pStyle w:val="Default"/>
              <w:rPr>
                <w:b/>
                <w:bCs/>
                <w:color w:val="auto"/>
                <w:sz w:val="21"/>
                <w:szCs w:val="21"/>
              </w:rPr>
            </w:pPr>
            <w:bookmarkStart w:id="7" w:name="_Toc518571191"/>
            <w:bookmarkStart w:id="8" w:name="_Toc518983746"/>
            <w:bookmarkStart w:id="9" w:name="_Toc522885970"/>
            <w:bookmarkStart w:id="10" w:name="_Toc422928280"/>
          </w:p>
          <w:p w14:paraId="2B55E3B5" w14:textId="77777777" w:rsidR="00BA1D8E" w:rsidRPr="00E5589F" w:rsidRDefault="00BA1D8E" w:rsidP="00BA1D8E">
            <w:pPr>
              <w:pStyle w:val="Default"/>
              <w:rPr>
                <w:b/>
                <w:bCs/>
                <w:color w:val="auto"/>
                <w:sz w:val="21"/>
                <w:szCs w:val="21"/>
              </w:rPr>
            </w:pPr>
            <w:r w:rsidRPr="00E5589F">
              <w:rPr>
                <w:b/>
                <w:bCs/>
                <w:color w:val="auto"/>
                <w:sz w:val="21"/>
                <w:szCs w:val="21"/>
              </w:rPr>
              <w:t>13 B</w:t>
            </w:r>
            <w:r w:rsidR="00EF3405" w:rsidRPr="00E5589F">
              <w:rPr>
                <w:b/>
                <w:bCs/>
                <w:color w:val="auto"/>
                <w:sz w:val="21"/>
                <w:szCs w:val="21"/>
              </w:rPr>
              <w:t>ELEIDSREGEL</w:t>
            </w:r>
            <w:r w:rsidRPr="00E5589F">
              <w:rPr>
                <w:b/>
                <w:bCs/>
                <w:color w:val="auto"/>
                <w:sz w:val="21"/>
                <w:szCs w:val="21"/>
              </w:rPr>
              <w:t xml:space="preserve"> I</w:t>
            </w:r>
            <w:r w:rsidR="00EF3405" w:rsidRPr="00E5589F">
              <w:rPr>
                <w:b/>
                <w:bCs/>
                <w:color w:val="auto"/>
                <w:sz w:val="21"/>
                <w:szCs w:val="21"/>
              </w:rPr>
              <w:t xml:space="preserve">NTEGRITEIT EN OPDRACHT </w:t>
            </w:r>
            <w:r w:rsidRPr="00E5589F">
              <w:rPr>
                <w:b/>
                <w:bCs/>
                <w:color w:val="auto"/>
                <w:sz w:val="21"/>
                <w:szCs w:val="21"/>
              </w:rPr>
              <w:t>(BIO)</w:t>
            </w:r>
            <w:bookmarkEnd w:id="7"/>
            <w:bookmarkEnd w:id="8"/>
            <w:bookmarkEnd w:id="9"/>
          </w:p>
          <w:p w14:paraId="190D7158" w14:textId="77777777" w:rsidR="00BA1D8E" w:rsidRPr="00E5589F" w:rsidRDefault="00BA1D8E" w:rsidP="00F468E5">
            <w:pPr>
              <w:numPr>
                <w:ilvl w:val="0"/>
                <w:numId w:val="13"/>
              </w:numPr>
              <w:spacing w:after="0" w:line="264" w:lineRule="auto"/>
              <w:rPr>
                <w:rFonts w:ascii="Corbel" w:hAnsi="Corbel" w:cs="Arial"/>
                <w:color w:val="000000"/>
                <w:sz w:val="21"/>
                <w:szCs w:val="21"/>
              </w:rPr>
            </w:pPr>
            <w:r w:rsidRPr="00E5589F">
              <w:rPr>
                <w:rFonts w:ascii="Corbel" w:hAnsi="Corbel" w:cs="Arial"/>
                <w:color w:val="000000"/>
                <w:sz w:val="21"/>
                <w:szCs w:val="21"/>
              </w:rPr>
              <w:t>BIO-clausule</w:t>
            </w:r>
          </w:p>
          <w:p w14:paraId="33C20799"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01. Op deze overeenkomst is de Beleidsregel Integriteit en Opdrachten (BIO) van toepassing.</w:t>
            </w:r>
          </w:p>
          <w:p w14:paraId="35AA4F20"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De BIO is op internet te vinden en te downloaden op </w:t>
            </w:r>
            <w:r w:rsidRPr="00E5589F">
              <w:rPr>
                <w:rFonts w:ascii="Corbel" w:hAnsi="Corbel" w:cs="Arial"/>
                <w:color w:val="000000"/>
                <w:sz w:val="21"/>
                <w:szCs w:val="21"/>
              </w:rPr>
              <w:br/>
            </w:r>
            <w:hyperlink r:id="rId8" w:history="1">
              <w:r w:rsidR="005D3EBC" w:rsidRPr="00E5589F">
                <w:rPr>
                  <w:rStyle w:val="Hyperlink"/>
                  <w:rFonts w:ascii="Corbel" w:hAnsi="Corbel"/>
                  <w:sz w:val="21"/>
                  <w:szCs w:val="21"/>
                </w:rPr>
                <w:t>https://www.amsterdam.nl/bestuur-organisatie/volg-beleid/veiligheid/integer-handelen/beleidsstukken-bio/</w:t>
              </w:r>
            </w:hyperlink>
            <w:r w:rsidR="005D3EBC" w:rsidRPr="00E5589F">
              <w:rPr>
                <w:rFonts w:ascii="Corbel" w:hAnsi="Corbel"/>
                <w:sz w:val="21"/>
                <w:szCs w:val="21"/>
              </w:rPr>
              <w:t xml:space="preserve"> </w:t>
            </w:r>
          </w:p>
          <w:p w14:paraId="61AA5098"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14:paraId="5DE2CC7B"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02. De Opdrachtnemer heeft, door het doen van een inschrijving, verklaard dat op het moment van het sluiten van deze Opdrachten geen Integriteitsrisico op hem van toepassing is. Onder Integriteitsrisico wordt verstaan:</w:t>
            </w:r>
          </w:p>
          <w:p w14:paraId="60CB6EC9" w14:textId="77777777" w:rsidR="00BA1D8E" w:rsidRPr="00E5589F" w:rsidRDefault="00BA1D8E" w:rsidP="00F468E5">
            <w:pPr>
              <w:pStyle w:val="Lijstalinea"/>
              <w:numPr>
                <w:ilvl w:val="0"/>
                <w:numId w:val="12"/>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776608A1" w14:textId="77777777" w:rsidR="00BA1D8E" w:rsidRPr="00E5589F" w:rsidRDefault="00BA1D8E" w:rsidP="00F468E5">
            <w:pPr>
              <w:pStyle w:val="Lijstalinea"/>
              <w:numPr>
                <w:ilvl w:val="0"/>
                <w:numId w:val="12"/>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het feit dat tegen de Opdrachtnemer strafvervolging is ingesteld;</w:t>
            </w:r>
          </w:p>
          <w:p w14:paraId="2066131C" w14:textId="27643104" w:rsidR="00BA1D8E" w:rsidRPr="00E5589F" w:rsidRDefault="00BA1D8E" w:rsidP="00F468E5">
            <w:pPr>
              <w:pStyle w:val="Lijstalinea"/>
              <w:numPr>
                <w:ilvl w:val="0"/>
                <w:numId w:val="12"/>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het door de Opdrachtnemer niet tijdig voldoen aan zijn verplichtingen ten aanzien van sociale zekerheidsbijdragen en/of belastingen.</w:t>
            </w:r>
            <w:r w:rsidR="00D06BB2">
              <w:rPr>
                <w:rFonts w:ascii="Corbel" w:hAnsi="Corbel" w:cs="Arial"/>
                <w:color w:val="000000"/>
                <w:sz w:val="21"/>
                <w:szCs w:val="21"/>
              </w:rPr>
              <w:br/>
            </w:r>
          </w:p>
          <w:p w14:paraId="06F7CE26" w14:textId="47042014"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03.</w:t>
            </w:r>
            <w:r w:rsidR="00BA6356">
              <w:rPr>
                <w:rFonts w:ascii="Corbel" w:hAnsi="Corbel" w:cs="Arial"/>
                <w:color w:val="000000"/>
                <w:sz w:val="21"/>
                <w:szCs w:val="21"/>
              </w:rPr>
              <w:t xml:space="preserve"> </w:t>
            </w:r>
            <w:r w:rsidRPr="00E5589F">
              <w:rPr>
                <w:rFonts w:ascii="Corbel" w:hAnsi="Corbel" w:cs="Arial"/>
                <w:color w:val="000000"/>
                <w:sz w:val="21"/>
                <w:szCs w:val="21"/>
              </w:rPr>
              <w:t>De Opdrachtnemer heeft, door het doen van een inschrijving, verklaard geen kennis te hebben van Integriteitsrisico’s die op aan de Opdrachtnemer gelieerde partijen van toepassing zijn. Personen of partijen worden in ieder geval, maar niet uitsluitend, geacht gelieerd te zijn aan de Opdrachtnemer indien zij:</w:t>
            </w:r>
          </w:p>
          <w:p w14:paraId="6BAC4B63" w14:textId="77777777" w:rsidR="00BA1D8E" w:rsidRPr="00E5589F" w:rsidRDefault="00BA1D8E" w:rsidP="00F468E5">
            <w:pPr>
              <w:pStyle w:val="Lijstalinea"/>
              <w:numPr>
                <w:ilvl w:val="0"/>
                <w:numId w:val="11"/>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direct of indirect leiding aan de Opdrachtnemer geven;</w:t>
            </w:r>
          </w:p>
          <w:p w14:paraId="4BD50F06" w14:textId="77777777" w:rsidR="00BA1D8E" w:rsidRPr="00E5589F" w:rsidRDefault="00BA1D8E" w:rsidP="00F468E5">
            <w:pPr>
              <w:pStyle w:val="Lijstalinea"/>
              <w:numPr>
                <w:ilvl w:val="0"/>
                <w:numId w:val="11"/>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bij de uitvoering van de Opdracht een belangrijke rol vervullen of hebben vervuld;</w:t>
            </w:r>
          </w:p>
          <w:p w14:paraId="47AE2EF9" w14:textId="77777777" w:rsidR="00BA1D8E" w:rsidRPr="00E5589F" w:rsidRDefault="00BA1D8E" w:rsidP="00F468E5">
            <w:pPr>
              <w:pStyle w:val="Lijstalinea"/>
              <w:numPr>
                <w:ilvl w:val="0"/>
                <w:numId w:val="11"/>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over de Opdrachtnemer zeggenschap hebben;</w:t>
            </w:r>
          </w:p>
          <w:p w14:paraId="004CDF7A" w14:textId="77777777" w:rsidR="00BA1D8E" w:rsidRPr="00E5589F" w:rsidRDefault="00BA1D8E" w:rsidP="00F468E5">
            <w:pPr>
              <w:pStyle w:val="Lijstalinea"/>
              <w:numPr>
                <w:ilvl w:val="0"/>
                <w:numId w:val="11"/>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aan de Opdrachtnemer vermogen verschaffen;</w:t>
            </w:r>
          </w:p>
          <w:p w14:paraId="2025F6B5" w14:textId="77777777" w:rsidR="00BA1D8E" w:rsidRPr="00E5589F" w:rsidRDefault="00BA1D8E" w:rsidP="00F468E5">
            <w:pPr>
              <w:pStyle w:val="Lijstalinea"/>
              <w:numPr>
                <w:ilvl w:val="0"/>
                <w:numId w:val="11"/>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onderdeel zijn van dezelfde groep als bedoeld in artikel 2:24b BW</w:t>
            </w:r>
          </w:p>
          <w:p w14:paraId="6B7637BF" w14:textId="5A66735A" w:rsidR="00BA1D8E" w:rsidRPr="00E5589F" w:rsidRDefault="00BA1D8E" w:rsidP="00F468E5">
            <w:pPr>
              <w:pStyle w:val="Lijstalinea"/>
              <w:numPr>
                <w:ilvl w:val="0"/>
                <w:numId w:val="11"/>
              </w:numPr>
              <w:autoSpaceDE w:val="0"/>
              <w:autoSpaceDN w:val="0"/>
              <w:adjustRightInd w:val="0"/>
              <w:spacing w:line="240" w:lineRule="auto"/>
              <w:contextualSpacing/>
              <w:rPr>
                <w:rFonts w:ascii="Corbel" w:hAnsi="Corbel" w:cs="Arial"/>
                <w:color w:val="000000"/>
                <w:sz w:val="21"/>
                <w:szCs w:val="21"/>
              </w:rPr>
            </w:pPr>
            <w:r w:rsidRPr="00E5589F">
              <w:rPr>
                <w:rFonts w:ascii="Corbel" w:hAnsi="Corbel" w:cs="Arial"/>
                <w:color w:val="000000"/>
                <w:sz w:val="21"/>
                <w:szCs w:val="21"/>
              </w:rPr>
              <w:t>of anderszins in een samenwerkingsverband tot de Opdrachtnemer staan;</w:t>
            </w:r>
            <w:r w:rsidR="00D06BB2">
              <w:rPr>
                <w:rFonts w:ascii="Corbel" w:hAnsi="Corbel" w:cs="Arial"/>
                <w:color w:val="000000"/>
                <w:sz w:val="21"/>
                <w:szCs w:val="21"/>
              </w:rPr>
              <w:br/>
            </w:r>
          </w:p>
          <w:p w14:paraId="3145993E"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04. De Opdrachtnemer zal zich gedurende de looptijd van de overeenkomst onthouden van niet-integere gedragingen, waaronder in ieder geval worden de verstaan de gedragingen als bedoeld in het tweede lid onder a en c van dit artikel.</w:t>
            </w:r>
          </w:p>
          <w:p w14:paraId="5614A6EE"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05. De Gemeente Amsterdam kan het Landelijk Bureau Bibob op grond van artikel 5a Wet Bibob over de Opdrachtnemer om advies vragen alvorens tot opschorting of ontbinding van de overeenkomst over te gaan, indien een van de situaties zich voordoet zoals bedoeld in artikel 9, derde lid Wet Bibob.</w:t>
            </w:r>
          </w:p>
          <w:p w14:paraId="7154D645"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06. De Opdrachtnemer zal de Gemeente onverwijld op de hoogte stellen indien en zodra de Opdrachtnemer kennis heeft genomen van het feit dat hij onderwerp is van strafrechtelijk onderzoek of dat tegen de Opdrachtnemer of een aan de Opdrachtnemer gelieerde partij strafvervolging is ingesteld. </w:t>
            </w:r>
          </w:p>
          <w:p w14:paraId="5EACFECA" w14:textId="4ED2916B"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07. De Opdrachtnemer meldt aan de </w:t>
            </w:r>
            <w:r w:rsidR="005E4D0B">
              <w:rPr>
                <w:rFonts w:ascii="Corbel" w:hAnsi="Corbel" w:cs="Arial"/>
                <w:color w:val="000000"/>
                <w:sz w:val="21"/>
                <w:szCs w:val="21"/>
              </w:rPr>
              <w:t>G</w:t>
            </w:r>
            <w:r w:rsidRPr="00E5589F">
              <w:rPr>
                <w:rFonts w:ascii="Corbel" w:hAnsi="Corbel" w:cs="Arial"/>
                <w:color w:val="000000"/>
                <w:sz w:val="21"/>
                <w:szCs w:val="21"/>
              </w:rPr>
              <w:t xml:space="preserve">emeente elke overname van de onderneming van de Opdrachtnemer en elke wijziging in de zeggenschapsverhouding binnen de onderneming die leidt tot een significante wijziging in de zeggenschap (waarbij geldt dat elke wijziging in de </w:t>
            </w:r>
            <w:r w:rsidRPr="00E5589F">
              <w:rPr>
                <w:rFonts w:ascii="Corbel" w:hAnsi="Corbel" w:cs="Arial"/>
                <w:color w:val="000000"/>
                <w:sz w:val="21"/>
                <w:szCs w:val="21"/>
              </w:rPr>
              <w:lastRenderedPageBreak/>
              <w:t>zeggenschap groter dan 10% significant is).</w:t>
            </w:r>
            <w:r w:rsidR="00D06BB2">
              <w:rPr>
                <w:rFonts w:ascii="Corbel" w:hAnsi="Corbel" w:cs="Arial"/>
                <w:color w:val="000000"/>
                <w:sz w:val="21"/>
                <w:szCs w:val="21"/>
              </w:rPr>
              <w:br/>
            </w:r>
          </w:p>
          <w:p w14:paraId="2DB7709D" w14:textId="47987383"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08. De </w:t>
            </w:r>
            <w:r w:rsidR="005E4D0B">
              <w:rPr>
                <w:rFonts w:ascii="Corbel" w:hAnsi="Corbel" w:cs="Arial"/>
                <w:color w:val="000000"/>
                <w:sz w:val="21"/>
                <w:szCs w:val="21"/>
              </w:rPr>
              <w:t>G</w:t>
            </w:r>
            <w:r w:rsidRPr="00E5589F">
              <w:rPr>
                <w:rFonts w:ascii="Corbel" w:hAnsi="Corbel" w:cs="Arial"/>
                <w:color w:val="000000"/>
                <w:sz w:val="21"/>
                <w:szCs w:val="21"/>
              </w:rPr>
              <w:t xml:space="preserve">emeente heeft het recht om de Opdrachtnemer gedurende de looptijd van de Opdracht te screenen op het bestaan van een Integriteitsrisico. Indien de </w:t>
            </w:r>
            <w:r w:rsidR="005E4D0B">
              <w:rPr>
                <w:rFonts w:ascii="Corbel" w:hAnsi="Corbel" w:cs="Arial"/>
                <w:color w:val="000000"/>
                <w:sz w:val="21"/>
                <w:szCs w:val="21"/>
              </w:rPr>
              <w:t>G</w:t>
            </w:r>
            <w:r w:rsidRPr="00E5589F">
              <w:rPr>
                <w:rFonts w:ascii="Corbel" w:hAnsi="Corbel" w:cs="Arial"/>
                <w:color w:val="000000"/>
                <w:sz w:val="21"/>
                <w:szCs w:val="21"/>
              </w:rPr>
              <w:t>emeente hiertoe de medewerking van de Opdrachtnemer nodig heeft, zal de Opdrachtnemer deze op eerste verzoek verlenen.</w:t>
            </w:r>
          </w:p>
          <w:p w14:paraId="7167F9B8" w14:textId="56CB5E65"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09. In aanvulling op de leidraad meldt de Opdrachtnemer het bij de uitvoering van de Opdracht betrekken van derde partijen, zoals onderaannemers, schriftelijk aan de </w:t>
            </w:r>
            <w:r w:rsidR="005E4D0B">
              <w:rPr>
                <w:rFonts w:ascii="Corbel" w:hAnsi="Corbel" w:cs="Arial"/>
                <w:color w:val="000000"/>
                <w:sz w:val="21"/>
                <w:szCs w:val="21"/>
              </w:rPr>
              <w:t>G</w:t>
            </w:r>
            <w:r w:rsidRPr="00E5589F">
              <w:rPr>
                <w:rFonts w:ascii="Corbel" w:hAnsi="Corbel" w:cs="Arial"/>
                <w:color w:val="000000"/>
                <w:sz w:val="21"/>
                <w:szCs w:val="21"/>
              </w:rPr>
              <w:t xml:space="preserve">emeente voordat deze daadwerkelijk bij de uitvoering betrokken worden. Als de Opdrachtnemer voor de uitvoering van de Opdracht een derde partij inschakelt, kan de </w:t>
            </w:r>
            <w:r w:rsidR="009D7646">
              <w:rPr>
                <w:rFonts w:ascii="Corbel" w:hAnsi="Corbel" w:cs="Arial"/>
                <w:color w:val="000000"/>
                <w:sz w:val="21"/>
                <w:szCs w:val="21"/>
              </w:rPr>
              <w:t>G</w:t>
            </w:r>
            <w:r w:rsidRPr="00E5589F">
              <w:rPr>
                <w:rFonts w:ascii="Corbel" w:hAnsi="Corbel" w:cs="Arial"/>
                <w:color w:val="000000"/>
                <w:sz w:val="21"/>
                <w:szCs w:val="21"/>
              </w:rPr>
              <w:t xml:space="preserve">emeente deze derde partij voor aanvang van de uitvoering en zolang deze derde partij bij de uitvoering betrokken is screenen op het bestaan van een Integriteitsrisico. </w:t>
            </w:r>
          </w:p>
          <w:p w14:paraId="3CE3FB02"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De Opdrachtnemer staat er voor in dat deze derde partij haar medewerking aan de screening verleent.</w:t>
            </w:r>
          </w:p>
          <w:p w14:paraId="11215C9D"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Op grond van een Integriteitsrisico kan de Gemeente de inschakeling van een derde partij weigeren of verlangen dat de inschakeling van deze derde partij wordt beëindigd, tenzij voornoemde beëindiging in redelijkheid niet van de  Opdrachtnemer kan worden verlangd.</w:t>
            </w:r>
          </w:p>
          <w:p w14:paraId="47EAA131" w14:textId="77777777"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10. De kosten van de screening komen voor rekening van de Gemeente, tenzij een melding als bedoeld in lid 6 of lid 8 van dit artikel achterwege is gebleven of de </w:t>
            </w:r>
            <w:r w:rsidR="008C4CF7" w:rsidRPr="00E5589F">
              <w:rPr>
                <w:rFonts w:ascii="Corbel" w:hAnsi="Corbel" w:cs="Arial"/>
                <w:color w:val="000000"/>
                <w:sz w:val="21"/>
                <w:szCs w:val="21"/>
              </w:rPr>
              <w:t>Prestatie overeenkomst</w:t>
            </w:r>
            <w:r w:rsidR="00B8538D" w:rsidRPr="00E5589F">
              <w:rPr>
                <w:rFonts w:ascii="Corbel" w:hAnsi="Corbel" w:cs="Arial"/>
                <w:color w:val="000000"/>
                <w:sz w:val="21"/>
                <w:szCs w:val="21"/>
              </w:rPr>
              <w:t xml:space="preserve"> </w:t>
            </w:r>
            <w:r w:rsidRPr="00E5589F">
              <w:rPr>
                <w:rFonts w:ascii="Corbel" w:hAnsi="Corbel" w:cs="Arial"/>
                <w:color w:val="000000"/>
                <w:sz w:val="21"/>
                <w:szCs w:val="21"/>
              </w:rPr>
              <w:t>naar aanleiding van de screening kan worden ontbonden of beëindigd op basis van dit artikel.</w:t>
            </w:r>
          </w:p>
          <w:p w14:paraId="0F36AA72" w14:textId="072B5411"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11. De </w:t>
            </w:r>
            <w:r w:rsidR="00E425AB">
              <w:rPr>
                <w:rFonts w:ascii="Corbel" w:hAnsi="Corbel" w:cs="Arial"/>
                <w:color w:val="000000"/>
                <w:sz w:val="21"/>
                <w:szCs w:val="21"/>
              </w:rPr>
              <w:t>G</w:t>
            </w:r>
            <w:r w:rsidRPr="00E5589F">
              <w:rPr>
                <w:rFonts w:ascii="Corbel" w:hAnsi="Corbel" w:cs="Arial"/>
                <w:color w:val="000000"/>
                <w:sz w:val="21"/>
                <w:szCs w:val="21"/>
              </w:rPr>
              <w:t xml:space="preserve">emeente kan de uitvoering van de Opdracht en elke andere </w:t>
            </w:r>
            <w:r w:rsidR="00E425AB">
              <w:rPr>
                <w:rFonts w:ascii="Corbel" w:hAnsi="Corbel" w:cs="Arial"/>
                <w:color w:val="000000"/>
                <w:sz w:val="21"/>
                <w:szCs w:val="21"/>
              </w:rPr>
              <w:t>O</w:t>
            </w:r>
            <w:r w:rsidRPr="00E5589F">
              <w:rPr>
                <w:rFonts w:ascii="Corbel" w:hAnsi="Corbel" w:cs="Arial"/>
                <w:color w:val="000000"/>
                <w:sz w:val="21"/>
                <w:szCs w:val="21"/>
              </w:rPr>
              <w:t>vereenkomst tussen de  Opdrachtnemer en de gemeente onmiddellijk en naar eigen keuze opschorten, of beëindigen door middel van ontbinding of opzegging, zonder gehouden te zijn tot vergoeding van eventuele schade en zonder daarbij een termijn in acht te hoeven nemen, indien:</w:t>
            </w:r>
          </w:p>
          <w:p w14:paraId="3F35A27E" w14:textId="77777777"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De Opdrachtnemer niet conform de waarheid heeft verklaard ten aanzien van het bepaalde in het tweede bullit van dit lid;</w:t>
            </w:r>
          </w:p>
          <w:p w14:paraId="07A795C4" w14:textId="77777777"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De Opdrachtnemer of gelieerde partij onherroepelijk is veroordeeld voor het plegen of deelnemen aan delicten als bedoeld in artikel 4 lid 1 van de BIO.</w:t>
            </w:r>
          </w:p>
          <w:p w14:paraId="43293973" w14:textId="77777777"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De Opdrachtnemer of gelieerde partij onherroepelijk is veroordeeld voor het plegen of deelnemen aan delicten als bedoeld in artikel 5 lid 3 van de BIO.</w:t>
            </w:r>
          </w:p>
          <w:p w14:paraId="1F8DC1ED" w14:textId="77777777"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De Opdrachtnemer of gelieerde partij een ernstige fout in de uitoefening van zijn beroep heeft begaan als bedoeld in artikel 5 lid 4 en 5 van de BIO.</w:t>
            </w:r>
          </w:p>
          <w:p w14:paraId="1C557013" w14:textId="3E46A556"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 xml:space="preserve">Al dan niet blijkend uit een Bibob-advies, gevaar bestaat dat een </w:t>
            </w:r>
            <w:r w:rsidR="008C4CF7" w:rsidRPr="00E5589F">
              <w:rPr>
                <w:rFonts w:ascii="Corbel" w:hAnsi="Corbel" w:cs="Arial"/>
                <w:color w:val="000000"/>
                <w:sz w:val="21"/>
                <w:szCs w:val="21"/>
              </w:rPr>
              <w:t>Prestatie overeenkomst</w:t>
            </w:r>
            <w:r w:rsidRPr="00E5589F">
              <w:rPr>
                <w:rFonts w:ascii="Corbel" w:hAnsi="Corbel" w:cs="Arial"/>
                <w:color w:val="000000"/>
                <w:sz w:val="21"/>
                <w:szCs w:val="21"/>
              </w:rPr>
              <w:t xml:space="preserve">door de  Opdrachtnemer mede zal worden gebruikt om (i) uit gepleegde strafbare feiten verkregen of te verkrijgen, op geld waardeerbare voordelen te benutten, (ii) strafbare feiten te plegen of (iii) dat teneinde een </w:t>
            </w:r>
            <w:r w:rsidR="008C4CF7" w:rsidRPr="00E5589F">
              <w:rPr>
                <w:rFonts w:ascii="Corbel" w:hAnsi="Corbel" w:cs="Arial"/>
                <w:color w:val="000000"/>
                <w:sz w:val="21"/>
                <w:szCs w:val="21"/>
              </w:rPr>
              <w:t>Prestatie overeenkomst</w:t>
            </w:r>
            <w:r w:rsidR="00D06BB2">
              <w:rPr>
                <w:rFonts w:ascii="Corbel" w:hAnsi="Corbel" w:cs="Arial"/>
                <w:color w:val="000000"/>
                <w:sz w:val="21"/>
                <w:szCs w:val="21"/>
              </w:rPr>
              <w:t xml:space="preserve"> </w:t>
            </w:r>
            <w:r w:rsidRPr="00E5589F">
              <w:rPr>
                <w:rFonts w:ascii="Corbel" w:hAnsi="Corbel" w:cs="Arial"/>
                <w:color w:val="000000"/>
                <w:sz w:val="21"/>
                <w:szCs w:val="21"/>
              </w:rPr>
              <w:t>te sluiten een strafbaar feit is gepleegd.</w:t>
            </w:r>
          </w:p>
          <w:p w14:paraId="14B94D9D" w14:textId="77777777"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Door de bevoegde autoriteiten strafvervolging tegen de Opdrachtnemer of een aan de Opdrachtnemer gelieerde partij is ingesteld.</w:t>
            </w:r>
          </w:p>
          <w:p w14:paraId="23E3492B" w14:textId="77777777"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De Opdrachtnemer niet tijdig heeft voldaan aan zijn verplichtingen ten aanzien van sociale zekerheidsbijdragen en/of belastingen.</w:t>
            </w:r>
          </w:p>
          <w:p w14:paraId="617AB4E3" w14:textId="77777777"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3B7A4022" w14:textId="62220330" w:rsidR="00BA1D8E" w:rsidRPr="00E5589F" w:rsidRDefault="00BA1D8E" w:rsidP="00F468E5">
            <w:pPr>
              <w:pStyle w:val="Lijstalinea"/>
              <w:numPr>
                <w:ilvl w:val="0"/>
                <w:numId w:val="11"/>
              </w:numPr>
              <w:autoSpaceDE w:val="0"/>
              <w:autoSpaceDN w:val="0"/>
              <w:adjustRightInd w:val="0"/>
              <w:spacing w:line="240" w:lineRule="auto"/>
              <w:ind w:left="1080"/>
              <w:contextualSpacing/>
              <w:rPr>
                <w:rFonts w:ascii="Corbel" w:hAnsi="Corbel" w:cs="Arial"/>
                <w:color w:val="000000"/>
                <w:sz w:val="21"/>
                <w:szCs w:val="21"/>
              </w:rPr>
            </w:pPr>
            <w:r w:rsidRPr="00E5589F">
              <w:rPr>
                <w:rFonts w:ascii="Corbel" w:hAnsi="Corbel" w:cs="Arial"/>
                <w:color w:val="000000"/>
                <w:sz w:val="21"/>
                <w:szCs w:val="21"/>
              </w:rPr>
              <w:t>Ten aanzien van de Opdrachtnemer sprake is van andere integriteitsrisico’s dan vermeld in dit lid, waardoor onverkorte instandhouding van de Opdracht in redelijkheid niet van de Gemeente kan worden gevergd.</w:t>
            </w:r>
            <w:r w:rsidR="00D06BB2">
              <w:rPr>
                <w:rFonts w:ascii="Corbel" w:hAnsi="Corbel" w:cs="Arial"/>
                <w:color w:val="000000"/>
                <w:sz w:val="21"/>
                <w:szCs w:val="21"/>
              </w:rPr>
              <w:br/>
            </w:r>
            <w:r w:rsidR="00D06BB2">
              <w:rPr>
                <w:rFonts w:ascii="Corbel" w:hAnsi="Corbel" w:cs="Arial"/>
                <w:color w:val="000000"/>
                <w:sz w:val="21"/>
                <w:szCs w:val="21"/>
              </w:rPr>
              <w:br/>
            </w:r>
            <w:r w:rsidR="00D06BB2">
              <w:rPr>
                <w:rFonts w:ascii="Corbel" w:hAnsi="Corbel" w:cs="Arial"/>
                <w:color w:val="000000"/>
                <w:sz w:val="21"/>
                <w:szCs w:val="21"/>
              </w:rPr>
              <w:br/>
            </w:r>
            <w:r w:rsidR="00D06BB2">
              <w:rPr>
                <w:rFonts w:ascii="Corbel" w:hAnsi="Corbel" w:cs="Arial"/>
                <w:color w:val="000000"/>
                <w:sz w:val="21"/>
                <w:szCs w:val="21"/>
              </w:rPr>
              <w:lastRenderedPageBreak/>
              <w:br/>
            </w:r>
          </w:p>
          <w:p w14:paraId="5BFB1FC2" w14:textId="2444BB90" w:rsidR="00BA1D8E" w:rsidRPr="00E5589F"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12. Alvorens de gemeente overgaat tot het opschorten, of beëindigen door middel van ontbinding of wel opzegging conform lid 11, zal de </w:t>
            </w:r>
            <w:r w:rsidR="00E425AB">
              <w:rPr>
                <w:rFonts w:ascii="Corbel" w:hAnsi="Corbel" w:cs="Arial"/>
                <w:color w:val="000000"/>
                <w:sz w:val="21"/>
                <w:szCs w:val="21"/>
              </w:rPr>
              <w:t>G</w:t>
            </w:r>
            <w:r w:rsidR="00E425AB" w:rsidRPr="00E5589F">
              <w:rPr>
                <w:rFonts w:ascii="Corbel" w:hAnsi="Corbel" w:cs="Arial"/>
                <w:color w:val="000000"/>
                <w:sz w:val="21"/>
                <w:szCs w:val="21"/>
              </w:rPr>
              <w:t xml:space="preserve">emeente </w:t>
            </w:r>
            <w:r w:rsidRPr="00E5589F">
              <w:rPr>
                <w:rFonts w:ascii="Corbel" w:hAnsi="Corbel" w:cs="Arial"/>
                <w:color w:val="000000"/>
                <w:sz w:val="21"/>
                <w:szCs w:val="21"/>
              </w:rPr>
              <w:t>beoordelen of de te nemen maatregel proportioneel is in het licht van de ernst van de geconstateerde integriteitsrisico en de al genomen maatregelen door de  Opdrachtnemer.</w:t>
            </w:r>
          </w:p>
          <w:p w14:paraId="4BFE3349" w14:textId="0BB83F0F" w:rsidR="00BA1D8E" w:rsidRDefault="00BA1D8E" w:rsidP="00BA1D8E">
            <w:pPr>
              <w:autoSpaceDN w:val="0"/>
              <w:adjustRightInd w:val="0"/>
              <w:spacing w:line="240" w:lineRule="auto"/>
              <w:ind w:left="360"/>
              <w:rPr>
                <w:rFonts w:ascii="Corbel" w:hAnsi="Corbel" w:cs="Arial"/>
                <w:color w:val="000000"/>
                <w:sz w:val="21"/>
                <w:szCs w:val="21"/>
              </w:rPr>
            </w:pPr>
            <w:r w:rsidRPr="00E5589F">
              <w:rPr>
                <w:rFonts w:ascii="Corbel" w:hAnsi="Corbel" w:cs="Arial"/>
                <w:color w:val="000000"/>
                <w:sz w:val="21"/>
                <w:szCs w:val="21"/>
              </w:rPr>
              <w:t xml:space="preserve">13. Indien de </w:t>
            </w:r>
            <w:r w:rsidR="00E425AB">
              <w:rPr>
                <w:rFonts w:ascii="Corbel" w:hAnsi="Corbel" w:cs="Arial"/>
                <w:color w:val="000000"/>
                <w:sz w:val="21"/>
                <w:szCs w:val="21"/>
              </w:rPr>
              <w:t>G</w:t>
            </w:r>
            <w:r w:rsidRPr="00E5589F">
              <w:rPr>
                <w:rFonts w:ascii="Corbel" w:hAnsi="Corbel" w:cs="Arial"/>
                <w:color w:val="000000"/>
                <w:sz w:val="21"/>
                <w:szCs w:val="21"/>
              </w:rPr>
              <w:t xml:space="preserve">emeente de Opdracht op basis van lid 11 van dit artikel ontbindt, geheel of gedeeltelijk beëindigt, verbeurt de Opdrachtnemer onmiddellijk, zonder dat enige verdere actie of formaliteit is vereist, jegens de </w:t>
            </w:r>
            <w:r w:rsidR="00E425AB">
              <w:rPr>
                <w:rFonts w:ascii="Corbel" w:hAnsi="Corbel" w:cs="Arial"/>
                <w:color w:val="000000"/>
                <w:sz w:val="21"/>
                <w:szCs w:val="21"/>
              </w:rPr>
              <w:t>G</w:t>
            </w:r>
            <w:r w:rsidRPr="00E5589F">
              <w:rPr>
                <w:rFonts w:ascii="Corbel" w:hAnsi="Corbel" w:cs="Arial"/>
                <w:color w:val="000000"/>
                <w:sz w:val="21"/>
                <w:szCs w:val="21"/>
              </w:rPr>
              <w:t xml:space="preserve">emeente een boete ten bedrage van 150.000,- zonder dat de </w:t>
            </w:r>
            <w:r w:rsidR="00E425AB">
              <w:rPr>
                <w:rFonts w:ascii="Corbel" w:hAnsi="Corbel" w:cs="Arial"/>
                <w:color w:val="000000"/>
                <w:sz w:val="21"/>
                <w:szCs w:val="21"/>
              </w:rPr>
              <w:t>G</w:t>
            </w:r>
            <w:r w:rsidRPr="00E5589F">
              <w:rPr>
                <w:rFonts w:ascii="Corbel" w:hAnsi="Corbel" w:cs="Arial"/>
                <w:color w:val="000000"/>
                <w:sz w:val="21"/>
                <w:szCs w:val="21"/>
              </w:rPr>
              <w:t xml:space="preserve">emeente enig verlies of schade behoeft te bewijzen en onverminderd het recht van de </w:t>
            </w:r>
            <w:r w:rsidR="00E425AB">
              <w:rPr>
                <w:rFonts w:ascii="Corbel" w:hAnsi="Corbel" w:cs="Arial"/>
                <w:color w:val="000000"/>
                <w:sz w:val="21"/>
                <w:szCs w:val="21"/>
              </w:rPr>
              <w:t>G</w:t>
            </w:r>
            <w:r w:rsidRPr="00E5589F">
              <w:rPr>
                <w:rFonts w:ascii="Corbel" w:hAnsi="Corbel" w:cs="Arial"/>
                <w:color w:val="000000"/>
                <w:sz w:val="21"/>
                <w:szCs w:val="21"/>
              </w:rPr>
              <w:t>emeente om aanvullende schadevergoeding te vorderen.</w:t>
            </w:r>
          </w:p>
          <w:p w14:paraId="1658FC06" w14:textId="77777777" w:rsidR="00992D35" w:rsidRPr="00E5589F" w:rsidRDefault="00992D35" w:rsidP="00BA1D8E">
            <w:pPr>
              <w:autoSpaceDN w:val="0"/>
              <w:adjustRightInd w:val="0"/>
              <w:spacing w:line="240" w:lineRule="auto"/>
              <w:ind w:left="360"/>
              <w:rPr>
                <w:rFonts w:ascii="Corbel" w:hAnsi="Corbel" w:cs="Arial"/>
                <w:color w:val="000000"/>
                <w:sz w:val="21"/>
                <w:szCs w:val="21"/>
              </w:rPr>
            </w:pPr>
          </w:p>
          <w:p w14:paraId="7202613E" w14:textId="77777777" w:rsidR="00A31393" w:rsidRPr="00E5589F" w:rsidRDefault="00BA1D8E" w:rsidP="00A31393">
            <w:pPr>
              <w:pStyle w:val="Default"/>
              <w:rPr>
                <w:b/>
                <w:bCs/>
                <w:color w:val="auto"/>
                <w:sz w:val="21"/>
                <w:szCs w:val="21"/>
              </w:rPr>
            </w:pPr>
            <w:bookmarkStart w:id="11" w:name="_Toc518571193"/>
            <w:bookmarkStart w:id="12" w:name="_Toc518983748"/>
            <w:bookmarkStart w:id="13" w:name="_Toc522885971"/>
            <w:bookmarkEnd w:id="10"/>
            <w:r w:rsidRPr="00E5589F">
              <w:rPr>
                <w:b/>
                <w:bCs/>
                <w:color w:val="auto"/>
                <w:sz w:val="21"/>
                <w:szCs w:val="21"/>
              </w:rPr>
              <w:t>1</w:t>
            </w:r>
            <w:r w:rsidR="00A31393" w:rsidRPr="00E5589F">
              <w:rPr>
                <w:b/>
                <w:bCs/>
                <w:color w:val="auto"/>
                <w:sz w:val="21"/>
                <w:szCs w:val="21"/>
              </w:rPr>
              <w:t>4 DUURZAAMHEID</w:t>
            </w:r>
            <w:bookmarkEnd w:id="11"/>
            <w:bookmarkEnd w:id="12"/>
            <w:bookmarkEnd w:id="13"/>
          </w:p>
          <w:p w14:paraId="60596CAD" w14:textId="70118AD1" w:rsidR="00BA1D8E" w:rsidRPr="00E5589F" w:rsidRDefault="005A131B" w:rsidP="00F468E5">
            <w:pPr>
              <w:pStyle w:val="Lijstalinea"/>
              <w:numPr>
                <w:ilvl w:val="0"/>
                <w:numId w:val="15"/>
              </w:numPr>
              <w:autoSpaceDE w:val="0"/>
              <w:autoSpaceDN w:val="0"/>
              <w:adjustRightInd w:val="0"/>
              <w:spacing w:line="240" w:lineRule="auto"/>
              <w:rPr>
                <w:rFonts w:ascii="Corbel" w:hAnsi="Corbel" w:cs="Arial"/>
                <w:color w:val="000000"/>
                <w:sz w:val="21"/>
                <w:szCs w:val="21"/>
              </w:rPr>
            </w:pPr>
            <w:r w:rsidRPr="00E5589F">
              <w:rPr>
                <w:rFonts w:ascii="Corbel" w:hAnsi="Corbel" w:cs="Arial"/>
                <w:color w:val="000000"/>
                <w:sz w:val="21"/>
                <w:szCs w:val="21"/>
              </w:rPr>
              <w:t>H</w:t>
            </w:r>
            <w:r w:rsidR="003A7588" w:rsidRPr="00E5589F">
              <w:rPr>
                <w:rFonts w:ascii="Corbel" w:hAnsi="Corbel" w:cs="Arial"/>
                <w:color w:val="000000"/>
                <w:sz w:val="21"/>
                <w:szCs w:val="21"/>
              </w:rPr>
              <w:t xml:space="preserve">andgereedschappen dienen </w:t>
            </w:r>
            <w:r w:rsidRPr="00E5589F">
              <w:rPr>
                <w:rFonts w:ascii="Corbel" w:hAnsi="Corbel" w:cs="Arial"/>
                <w:color w:val="000000"/>
                <w:sz w:val="21"/>
                <w:szCs w:val="21"/>
              </w:rPr>
              <w:t xml:space="preserve">CO2 </w:t>
            </w:r>
            <w:r w:rsidR="003A7588" w:rsidRPr="00E5589F">
              <w:rPr>
                <w:rFonts w:ascii="Corbel" w:hAnsi="Corbel" w:cs="Arial"/>
                <w:color w:val="000000"/>
                <w:sz w:val="21"/>
                <w:szCs w:val="21"/>
              </w:rPr>
              <w:t>emissie</w:t>
            </w:r>
            <w:r w:rsidR="002C3140">
              <w:rPr>
                <w:rFonts w:ascii="Corbel" w:hAnsi="Corbel" w:cs="Arial"/>
                <w:color w:val="000000"/>
                <w:sz w:val="21"/>
                <w:szCs w:val="21"/>
              </w:rPr>
              <w:t xml:space="preserve"> </w:t>
            </w:r>
            <w:r w:rsidR="002C0542">
              <w:rPr>
                <w:rFonts w:ascii="Corbel" w:hAnsi="Corbel" w:cs="Arial"/>
                <w:color w:val="000000"/>
                <w:sz w:val="21"/>
                <w:szCs w:val="21"/>
              </w:rPr>
              <w:t>l</w:t>
            </w:r>
            <w:r w:rsidR="003A7588" w:rsidRPr="00E5589F">
              <w:rPr>
                <w:rFonts w:ascii="Corbel" w:hAnsi="Corbel" w:cs="Arial"/>
                <w:color w:val="000000"/>
                <w:sz w:val="21"/>
                <w:szCs w:val="21"/>
              </w:rPr>
              <w:t>oos</w:t>
            </w:r>
            <w:r w:rsidRPr="00E5589F">
              <w:rPr>
                <w:rFonts w:ascii="Corbel" w:hAnsi="Corbel" w:cs="Arial"/>
                <w:color w:val="000000"/>
                <w:sz w:val="21"/>
                <w:szCs w:val="21"/>
              </w:rPr>
              <w:t xml:space="preserve"> te zijn, bijvoorbeeld bladblazers en</w:t>
            </w:r>
            <w:r w:rsidR="003A7588" w:rsidRPr="00E5589F">
              <w:rPr>
                <w:rFonts w:ascii="Corbel" w:hAnsi="Corbel" w:cs="Arial"/>
                <w:color w:val="000000"/>
                <w:sz w:val="21"/>
                <w:szCs w:val="21"/>
              </w:rPr>
              <w:t xml:space="preserve"> draadbosmaaier</w:t>
            </w:r>
            <w:r w:rsidRPr="00E5589F">
              <w:rPr>
                <w:rFonts w:ascii="Corbel" w:hAnsi="Corbel" w:cs="Arial"/>
                <w:color w:val="000000"/>
                <w:sz w:val="21"/>
                <w:szCs w:val="21"/>
              </w:rPr>
              <w:t>s</w:t>
            </w:r>
            <w:r w:rsidR="003A7588" w:rsidRPr="00E5589F">
              <w:rPr>
                <w:rFonts w:ascii="Corbel" w:hAnsi="Corbel" w:cs="Arial"/>
                <w:color w:val="000000"/>
                <w:sz w:val="21"/>
                <w:szCs w:val="21"/>
              </w:rPr>
              <w:t xml:space="preserve">. </w:t>
            </w:r>
            <w:r w:rsidR="00BA1D8E" w:rsidRPr="00E5589F">
              <w:rPr>
                <w:rFonts w:ascii="Corbel" w:hAnsi="Corbel" w:cs="Arial"/>
                <w:color w:val="000000"/>
                <w:sz w:val="21"/>
                <w:szCs w:val="21"/>
              </w:rPr>
              <w:t xml:space="preserve"> </w:t>
            </w:r>
          </w:p>
          <w:p w14:paraId="61AB0B14" w14:textId="77777777" w:rsidR="00BA1D8E" w:rsidRPr="00E5589F" w:rsidRDefault="00BA1D8E" w:rsidP="00BA1D8E">
            <w:pPr>
              <w:autoSpaceDE w:val="0"/>
              <w:autoSpaceDN w:val="0"/>
              <w:adjustRightInd w:val="0"/>
              <w:spacing w:line="240" w:lineRule="auto"/>
              <w:rPr>
                <w:rFonts w:ascii="Corbel" w:hAnsi="Corbel" w:cs="Arial"/>
                <w:color w:val="000000"/>
                <w:sz w:val="21"/>
                <w:szCs w:val="21"/>
              </w:rPr>
            </w:pPr>
          </w:p>
          <w:p w14:paraId="79D4DD1F" w14:textId="77777777" w:rsidR="00BA1D8E" w:rsidRPr="00E5589F" w:rsidRDefault="00A31393" w:rsidP="00A31393">
            <w:pPr>
              <w:pStyle w:val="Default"/>
              <w:rPr>
                <w:b/>
                <w:bCs/>
                <w:color w:val="auto"/>
                <w:sz w:val="21"/>
                <w:szCs w:val="21"/>
              </w:rPr>
            </w:pPr>
            <w:bookmarkStart w:id="14" w:name="_Toc422748223"/>
            <w:bookmarkStart w:id="15" w:name="_Toc522885972"/>
            <w:r w:rsidRPr="00E5589F">
              <w:rPr>
                <w:b/>
                <w:bCs/>
                <w:color w:val="auto"/>
                <w:sz w:val="21"/>
                <w:szCs w:val="21"/>
              </w:rPr>
              <w:t xml:space="preserve">15 </w:t>
            </w:r>
            <w:r w:rsidR="00BA1D8E" w:rsidRPr="00E5589F">
              <w:rPr>
                <w:b/>
                <w:bCs/>
                <w:color w:val="auto"/>
                <w:sz w:val="21"/>
                <w:szCs w:val="21"/>
              </w:rPr>
              <w:t>S</w:t>
            </w:r>
            <w:r w:rsidRPr="00E5589F">
              <w:rPr>
                <w:b/>
                <w:bCs/>
                <w:color w:val="auto"/>
                <w:sz w:val="21"/>
                <w:szCs w:val="21"/>
              </w:rPr>
              <w:t>OCIAL RETURN REGELING</w:t>
            </w:r>
            <w:bookmarkEnd w:id="14"/>
            <w:bookmarkEnd w:id="15"/>
            <w:r w:rsidR="00BA1D8E" w:rsidRPr="00E5589F">
              <w:rPr>
                <w:b/>
                <w:bCs/>
                <w:color w:val="auto"/>
                <w:sz w:val="21"/>
                <w:szCs w:val="21"/>
              </w:rPr>
              <w:t xml:space="preserve"> </w:t>
            </w:r>
          </w:p>
          <w:p w14:paraId="7633ECD0" w14:textId="127AF882" w:rsidR="002C7CA4" w:rsidRPr="00997C7A" w:rsidRDefault="00997C7A" w:rsidP="00F468E5">
            <w:pPr>
              <w:pStyle w:val="Lijstalinea"/>
              <w:numPr>
                <w:ilvl w:val="0"/>
                <w:numId w:val="14"/>
              </w:numPr>
              <w:autoSpaceDN w:val="0"/>
              <w:adjustRightInd w:val="0"/>
              <w:spacing w:line="240" w:lineRule="auto"/>
              <w:rPr>
                <w:rFonts w:ascii="Corbel" w:hAnsi="Corbel" w:cs="Arial"/>
                <w:color w:val="000000"/>
                <w:sz w:val="21"/>
                <w:szCs w:val="21"/>
              </w:rPr>
            </w:pPr>
            <w:r w:rsidRPr="00997C7A">
              <w:rPr>
                <w:rFonts w:ascii="Corbel" w:hAnsi="Corbel"/>
                <w:sz w:val="21"/>
                <w:szCs w:val="21"/>
              </w:rPr>
              <w:t>Opdrachtnemer</w:t>
            </w:r>
            <w:r w:rsidR="002C7CA4" w:rsidRPr="00997C7A">
              <w:rPr>
                <w:rFonts w:ascii="Corbel" w:hAnsi="Corbel" w:cs="Arial"/>
                <w:color w:val="000000"/>
                <w:sz w:val="21"/>
                <w:szCs w:val="21"/>
              </w:rPr>
              <w:t xml:space="preserve"> verplicht zich gedurende de looptijd van </w:t>
            </w:r>
            <w:r w:rsidR="00E5589F" w:rsidRPr="00997C7A">
              <w:rPr>
                <w:rFonts w:ascii="Corbel" w:hAnsi="Corbel" w:cs="Arial"/>
                <w:color w:val="000000"/>
                <w:sz w:val="21"/>
                <w:szCs w:val="21"/>
              </w:rPr>
              <w:t xml:space="preserve">de SLA </w:t>
            </w:r>
            <w:r w:rsidR="002C7CA4" w:rsidRPr="00997C7A">
              <w:rPr>
                <w:rFonts w:ascii="Corbel" w:hAnsi="Corbel" w:cs="Arial"/>
                <w:color w:val="000000"/>
                <w:sz w:val="21"/>
                <w:szCs w:val="21"/>
              </w:rPr>
              <w:t xml:space="preserve">een waarde gelijk aan </w:t>
            </w:r>
            <w:r w:rsidR="00F468E5" w:rsidRPr="00997C7A">
              <w:rPr>
                <w:rFonts w:ascii="Corbel" w:hAnsi="Corbel" w:cs="Arial"/>
                <w:color w:val="000000"/>
                <w:sz w:val="21"/>
                <w:szCs w:val="21"/>
              </w:rPr>
              <w:t>2</w:t>
            </w:r>
            <w:r w:rsidR="002C7CA4" w:rsidRPr="00997C7A">
              <w:rPr>
                <w:rFonts w:ascii="Corbel" w:hAnsi="Corbel" w:cs="Arial"/>
                <w:color w:val="000000"/>
                <w:sz w:val="21"/>
                <w:szCs w:val="21"/>
              </w:rPr>
              <w:t>% van de uiteindelijke opdrachtwaarde aan te wenden voor Social Return.</w:t>
            </w:r>
          </w:p>
          <w:p w14:paraId="4110DFD3" w14:textId="47C06DB3" w:rsidR="002C7CA4" w:rsidRPr="00997C7A" w:rsidRDefault="00997C7A" w:rsidP="00F468E5">
            <w:pPr>
              <w:pStyle w:val="Lijstalinea"/>
              <w:numPr>
                <w:ilvl w:val="0"/>
                <w:numId w:val="14"/>
              </w:numPr>
              <w:autoSpaceDN w:val="0"/>
              <w:adjustRightInd w:val="0"/>
              <w:spacing w:line="240" w:lineRule="auto"/>
              <w:rPr>
                <w:rFonts w:ascii="Corbel" w:hAnsi="Corbel" w:cs="Arial"/>
                <w:color w:val="000000"/>
                <w:sz w:val="21"/>
                <w:szCs w:val="21"/>
              </w:rPr>
            </w:pPr>
            <w:r w:rsidRPr="00997C7A">
              <w:rPr>
                <w:rFonts w:ascii="Corbel" w:hAnsi="Corbel"/>
                <w:sz w:val="21"/>
                <w:szCs w:val="21"/>
              </w:rPr>
              <w:t>Opdrachtnemer</w:t>
            </w:r>
            <w:r w:rsidR="002C7CA4" w:rsidRPr="00997C7A">
              <w:rPr>
                <w:rFonts w:ascii="Corbel" w:hAnsi="Corbel" w:cs="Arial"/>
                <w:color w:val="000000"/>
                <w:sz w:val="21"/>
                <w:szCs w:val="21"/>
              </w:rPr>
              <w:t xml:space="preserve"> stelt binnen 1 maand na inwerkingtreding van d</w:t>
            </w:r>
            <w:r w:rsidR="002C0542" w:rsidRPr="00997C7A">
              <w:rPr>
                <w:rFonts w:ascii="Corbel" w:hAnsi="Corbel" w:cs="Arial"/>
                <w:color w:val="000000"/>
                <w:sz w:val="21"/>
                <w:szCs w:val="21"/>
              </w:rPr>
              <w:t>eze SLA</w:t>
            </w:r>
            <w:r w:rsidR="002C7CA4" w:rsidRPr="00997C7A">
              <w:rPr>
                <w:rFonts w:ascii="Corbel" w:hAnsi="Corbel" w:cs="Arial"/>
                <w:color w:val="000000"/>
                <w:sz w:val="21"/>
                <w:szCs w:val="21"/>
              </w:rPr>
              <w:t xml:space="preserve"> in overleg met de Gemeente (Bureau Social Return) prestatieafspraken op, waarin de precieze invulling van de Social Return verplichting wordt vastgelegd. Deze prestatieafspraken maken onlosmakelijk deel uit van betreffende </w:t>
            </w:r>
            <w:r>
              <w:rPr>
                <w:rFonts w:ascii="Corbel" w:hAnsi="Corbel" w:cs="Arial"/>
                <w:color w:val="000000"/>
                <w:sz w:val="21"/>
                <w:szCs w:val="21"/>
              </w:rPr>
              <w:t>Overeenkomst</w:t>
            </w:r>
            <w:r w:rsidR="002C7CA4" w:rsidRPr="00997C7A">
              <w:rPr>
                <w:rFonts w:ascii="Corbel" w:hAnsi="Corbel" w:cs="Arial"/>
                <w:color w:val="000000"/>
                <w:sz w:val="21"/>
                <w:szCs w:val="21"/>
              </w:rPr>
              <w:t>.</w:t>
            </w:r>
          </w:p>
          <w:p w14:paraId="3F6769A9" w14:textId="280A6FA7" w:rsidR="002C7CA4" w:rsidRPr="00997C7A" w:rsidRDefault="002C7CA4" w:rsidP="00F468E5">
            <w:pPr>
              <w:pStyle w:val="Lijstalinea"/>
              <w:numPr>
                <w:ilvl w:val="0"/>
                <w:numId w:val="14"/>
              </w:numPr>
              <w:autoSpaceDN w:val="0"/>
              <w:adjustRightInd w:val="0"/>
              <w:spacing w:line="240" w:lineRule="auto"/>
              <w:rPr>
                <w:rFonts w:ascii="Corbel" w:hAnsi="Corbel" w:cs="Arial"/>
                <w:color w:val="000000"/>
                <w:sz w:val="21"/>
                <w:szCs w:val="21"/>
              </w:rPr>
            </w:pPr>
            <w:r w:rsidRPr="00997C7A">
              <w:rPr>
                <w:rFonts w:ascii="Corbel" w:hAnsi="Corbel" w:cs="Arial"/>
                <w:color w:val="000000"/>
                <w:sz w:val="21"/>
                <w:szCs w:val="21"/>
              </w:rPr>
              <w:t xml:space="preserve">De gemeente Amsterdam (Bureau Social Return) faciliteert </w:t>
            </w:r>
            <w:r w:rsidR="00997C7A" w:rsidRPr="00997C7A">
              <w:rPr>
                <w:rFonts w:ascii="Corbel" w:hAnsi="Corbel"/>
                <w:sz w:val="21"/>
                <w:szCs w:val="21"/>
              </w:rPr>
              <w:t>Opdrachtnemer</w:t>
            </w:r>
            <w:r w:rsidRPr="00997C7A">
              <w:rPr>
                <w:rFonts w:ascii="Corbel" w:hAnsi="Corbel" w:cs="Arial"/>
                <w:color w:val="000000"/>
                <w:sz w:val="21"/>
                <w:szCs w:val="21"/>
              </w:rPr>
              <w:t xml:space="preserve"> waar mogelijk bij de invulling van de Social Return verplichting, en monitort de ondernomen activiteiten en resultaten verbonden aan de betreffende Social Return verplichting.</w:t>
            </w:r>
          </w:p>
          <w:p w14:paraId="7D4D4139" w14:textId="71B968C7" w:rsidR="002C7CA4" w:rsidRPr="00E5589F" w:rsidRDefault="002C7CA4" w:rsidP="00F468E5">
            <w:pPr>
              <w:pStyle w:val="Lijstalinea"/>
              <w:numPr>
                <w:ilvl w:val="0"/>
                <w:numId w:val="14"/>
              </w:numPr>
              <w:autoSpaceDN w:val="0"/>
              <w:adjustRightInd w:val="0"/>
              <w:spacing w:line="240" w:lineRule="auto"/>
              <w:rPr>
                <w:rFonts w:ascii="Corbel" w:hAnsi="Corbel" w:cs="Arial"/>
                <w:color w:val="000000"/>
                <w:sz w:val="21"/>
                <w:szCs w:val="21"/>
              </w:rPr>
            </w:pPr>
            <w:r w:rsidRPr="00997C7A">
              <w:rPr>
                <w:rFonts w:ascii="Corbel" w:hAnsi="Corbel" w:cs="Arial"/>
                <w:color w:val="000000"/>
                <w:sz w:val="21"/>
                <w:szCs w:val="21"/>
              </w:rPr>
              <w:t xml:space="preserve">Indien </w:t>
            </w:r>
            <w:r w:rsidR="00997C7A" w:rsidRPr="00997C7A">
              <w:rPr>
                <w:rFonts w:ascii="Corbel" w:hAnsi="Corbel"/>
                <w:sz w:val="21"/>
                <w:szCs w:val="21"/>
              </w:rPr>
              <w:t>Opdrachtnemer</w:t>
            </w:r>
            <w:r w:rsidRPr="00997C7A">
              <w:rPr>
                <w:rFonts w:ascii="Corbel" w:hAnsi="Corbel" w:cs="Arial"/>
                <w:color w:val="000000"/>
                <w:sz w:val="21"/>
                <w:szCs w:val="21"/>
              </w:rPr>
              <w:t xml:space="preserve"> zijn Social Return verplichting niet of niet geheel nakomt wordt het resterende bedrag van de verplichting, vermeerderd met een direct opeisbare boete ter hoogte van 100% van het resterende bedrag, bij de </w:t>
            </w:r>
            <w:r w:rsidR="00997C7A" w:rsidRPr="00997C7A">
              <w:rPr>
                <w:rFonts w:ascii="Corbel" w:hAnsi="Corbel"/>
                <w:sz w:val="21"/>
                <w:szCs w:val="21"/>
              </w:rPr>
              <w:t>Opdrachtnemer</w:t>
            </w:r>
            <w:r w:rsidRPr="00997C7A">
              <w:rPr>
                <w:rFonts w:ascii="Corbel" w:hAnsi="Corbel" w:cs="Arial"/>
                <w:color w:val="000000"/>
                <w:sz w:val="21"/>
                <w:szCs w:val="21"/>
              </w:rPr>
              <w:t xml:space="preserve"> in rekening gebracht</w:t>
            </w:r>
            <w:r w:rsidRPr="00E5589F">
              <w:rPr>
                <w:rFonts w:ascii="Corbel" w:hAnsi="Corbel" w:cs="Arial"/>
                <w:color w:val="000000"/>
                <w:sz w:val="21"/>
                <w:szCs w:val="21"/>
              </w:rPr>
              <w:t xml:space="preserve">. </w:t>
            </w:r>
          </w:p>
          <w:p w14:paraId="17CC16D4" w14:textId="77777777" w:rsidR="00BA1D8E" w:rsidRPr="00E5589F" w:rsidRDefault="00BA1D8E" w:rsidP="001F388B">
            <w:pPr>
              <w:pStyle w:val="Default"/>
              <w:rPr>
                <w:color w:val="auto"/>
                <w:sz w:val="21"/>
                <w:szCs w:val="21"/>
              </w:rPr>
            </w:pPr>
          </w:p>
          <w:p w14:paraId="0B9484E2" w14:textId="77777777" w:rsidR="001F388B" w:rsidRPr="00E5589F" w:rsidRDefault="001F388B" w:rsidP="001F388B">
            <w:pPr>
              <w:pStyle w:val="Default"/>
              <w:rPr>
                <w:color w:val="auto"/>
                <w:sz w:val="21"/>
                <w:szCs w:val="21"/>
              </w:rPr>
            </w:pPr>
          </w:p>
          <w:p w14:paraId="5BBA789D" w14:textId="77777777" w:rsidR="001F388B" w:rsidRPr="00E5589F" w:rsidRDefault="001F388B" w:rsidP="001F388B">
            <w:pPr>
              <w:pStyle w:val="Default"/>
              <w:rPr>
                <w:color w:val="auto"/>
                <w:sz w:val="21"/>
                <w:szCs w:val="21"/>
              </w:rPr>
            </w:pPr>
          </w:p>
          <w:p w14:paraId="1BB206D0" w14:textId="77777777" w:rsidR="001F388B" w:rsidRPr="00E5589F" w:rsidRDefault="001F388B" w:rsidP="001F388B">
            <w:pPr>
              <w:pStyle w:val="Default"/>
              <w:rPr>
                <w:color w:val="auto"/>
                <w:sz w:val="21"/>
                <w:szCs w:val="21"/>
              </w:rPr>
            </w:pPr>
          </w:p>
          <w:tbl>
            <w:tblPr>
              <w:tblW w:w="0" w:type="auto"/>
              <w:tblBorders>
                <w:top w:val="nil"/>
                <w:left w:val="nil"/>
                <w:bottom w:val="nil"/>
                <w:right w:val="nil"/>
              </w:tblBorders>
              <w:tblLayout w:type="fixed"/>
              <w:tblLook w:val="0000" w:firstRow="0" w:lastRow="0" w:firstColumn="0" w:lastColumn="0" w:noHBand="0" w:noVBand="0"/>
            </w:tblPr>
            <w:tblGrid>
              <w:gridCol w:w="3360"/>
              <w:gridCol w:w="3360"/>
            </w:tblGrid>
            <w:tr w:rsidR="001F388B" w:rsidRPr="00E5589F" w14:paraId="01264A20" w14:textId="77777777">
              <w:trPr>
                <w:trHeight w:val="1005"/>
              </w:trPr>
              <w:tc>
                <w:tcPr>
                  <w:tcW w:w="3360" w:type="dxa"/>
                </w:tcPr>
                <w:p w14:paraId="17BC22FF" w14:textId="77777777" w:rsidR="002A49C6" w:rsidRPr="00E5589F" w:rsidRDefault="001F388B">
                  <w:pPr>
                    <w:pStyle w:val="Default"/>
                    <w:rPr>
                      <w:color w:val="auto"/>
                      <w:sz w:val="21"/>
                      <w:szCs w:val="21"/>
                    </w:rPr>
                  </w:pPr>
                  <w:r w:rsidRPr="00E5589F">
                    <w:rPr>
                      <w:color w:val="auto"/>
                      <w:sz w:val="21"/>
                      <w:szCs w:val="21"/>
                    </w:rPr>
                    <w:t xml:space="preserve">Aldus in drievoud opgemaakt en ondertekend te Amsterdam op </w:t>
                  </w:r>
                </w:p>
                <w:p w14:paraId="2797446A" w14:textId="77777777" w:rsidR="00B9333D" w:rsidRPr="00E5589F" w:rsidRDefault="00B9333D">
                  <w:pPr>
                    <w:pStyle w:val="Default"/>
                    <w:rPr>
                      <w:color w:val="auto"/>
                      <w:sz w:val="21"/>
                      <w:szCs w:val="21"/>
                    </w:rPr>
                  </w:pPr>
                </w:p>
                <w:p w14:paraId="71285DB0" w14:textId="77777777" w:rsidR="002A49C6" w:rsidRPr="00E5589F" w:rsidRDefault="001F388B">
                  <w:pPr>
                    <w:pStyle w:val="Default"/>
                    <w:rPr>
                      <w:color w:val="auto"/>
                      <w:sz w:val="21"/>
                      <w:szCs w:val="21"/>
                    </w:rPr>
                  </w:pPr>
                  <w:r w:rsidRPr="00E5589F">
                    <w:rPr>
                      <w:color w:val="auto"/>
                      <w:sz w:val="21"/>
                      <w:szCs w:val="21"/>
                      <w:highlight w:val="lightGray"/>
                    </w:rPr>
                    <w:t>INVULLEN</w:t>
                  </w:r>
                  <w:r w:rsidRPr="00E5589F">
                    <w:rPr>
                      <w:color w:val="auto"/>
                      <w:sz w:val="21"/>
                      <w:szCs w:val="21"/>
                    </w:rPr>
                    <w:t xml:space="preserve"> </w:t>
                  </w:r>
                </w:p>
                <w:p w14:paraId="349F1835" w14:textId="77777777" w:rsidR="002A49C6" w:rsidRPr="00E5589F" w:rsidRDefault="002A49C6">
                  <w:pPr>
                    <w:pStyle w:val="Default"/>
                    <w:rPr>
                      <w:color w:val="auto"/>
                      <w:sz w:val="21"/>
                      <w:szCs w:val="21"/>
                    </w:rPr>
                  </w:pPr>
                </w:p>
                <w:p w14:paraId="5670790D" w14:textId="77777777" w:rsidR="001F388B" w:rsidRPr="00E5589F" w:rsidRDefault="001F388B">
                  <w:pPr>
                    <w:pStyle w:val="Default"/>
                    <w:rPr>
                      <w:sz w:val="21"/>
                      <w:szCs w:val="21"/>
                    </w:rPr>
                  </w:pPr>
                  <w:r w:rsidRPr="00E5589F">
                    <w:rPr>
                      <w:sz w:val="21"/>
                      <w:szCs w:val="21"/>
                    </w:rPr>
                    <w:t xml:space="preserve">Namens de Gemeente </w:t>
                  </w:r>
                </w:p>
                <w:p w14:paraId="33E0D2B9" w14:textId="77777777" w:rsidR="001F388B" w:rsidRPr="00E5589F" w:rsidRDefault="001F388B">
                  <w:pPr>
                    <w:pStyle w:val="Default"/>
                    <w:rPr>
                      <w:sz w:val="21"/>
                      <w:szCs w:val="21"/>
                    </w:rPr>
                  </w:pPr>
                </w:p>
                <w:p w14:paraId="5300C55E" w14:textId="77777777" w:rsidR="002A49C6" w:rsidRPr="00E5589F" w:rsidRDefault="002A49C6">
                  <w:pPr>
                    <w:pStyle w:val="Default"/>
                    <w:rPr>
                      <w:sz w:val="21"/>
                      <w:szCs w:val="21"/>
                    </w:rPr>
                  </w:pPr>
                </w:p>
                <w:p w14:paraId="5FA08FE6" w14:textId="77777777" w:rsidR="002A49C6" w:rsidRPr="00E5589F" w:rsidRDefault="002A49C6">
                  <w:pPr>
                    <w:pStyle w:val="Default"/>
                    <w:rPr>
                      <w:sz w:val="21"/>
                      <w:szCs w:val="21"/>
                    </w:rPr>
                  </w:pPr>
                </w:p>
                <w:p w14:paraId="2DBD41D9" w14:textId="77777777" w:rsidR="001F388B" w:rsidRPr="00E5589F" w:rsidRDefault="001F388B">
                  <w:pPr>
                    <w:pStyle w:val="Default"/>
                    <w:rPr>
                      <w:sz w:val="21"/>
                      <w:szCs w:val="21"/>
                    </w:rPr>
                  </w:pPr>
                  <w:r w:rsidRPr="00E5589F">
                    <w:rPr>
                      <w:sz w:val="21"/>
                      <w:szCs w:val="21"/>
                    </w:rPr>
                    <w:t xml:space="preserve">_______________________ </w:t>
                  </w:r>
                </w:p>
                <w:p w14:paraId="5093ECC2" w14:textId="77777777" w:rsidR="001F388B" w:rsidRPr="00E5589F" w:rsidRDefault="00747134" w:rsidP="00747134">
                  <w:pPr>
                    <w:pStyle w:val="Default"/>
                    <w:rPr>
                      <w:sz w:val="21"/>
                      <w:szCs w:val="21"/>
                    </w:rPr>
                  </w:pPr>
                  <w:r w:rsidRPr="00E5589F">
                    <w:rPr>
                      <w:sz w:val="21"/>
                      <w:szCs w:val="21"/>
                    </w:rPr>
                    <w:t>Yvonne Jakobs</w:t>
                  </w:r>
                </w:p>
              </w:tc>
              <w:tc>
                <w:tcPr>
                  <w:tcW w:w="3360" w:type="dxa"/>
                </w:tcPr>
                <w:p w14:paraId="55EEC0E4" w14:textId="77777777" w:rsidR="002A49C6" w:rsidRPr="00E5589F" w:rsidRDefault="002A49C6">
                  <w:pPr>
                    <w:pStyle w:val="Default"/>
                    <w:rPr>
                      <w:sz w:val="21"/>
                      <w:szCs w:val="21"/>
                    </w:rPr>
                  </w:pPr>
                </w:p>
                <w:p w14:paraId="436AD2AE" w14:textId="77777777" w:rsidR="002A49C6" w:rsidRPr="00E5589F" w:rsidRDefault="002A49C6">
                  <w:pPr>
                    <w:pStyle w:val="Default"/>
                    <w:rPr>
                      <w:sz w:val="21"/>
                      <w:szCs w:val="21"/>
                    </w:rPr>
                  </w:pPr>
                </w:p>
                <w:p w14:paraId="74212D9B" w14:textId="77777777" w:rsidR="002A49C6" w:rsidRPr="00E5589F" w:rsidRDefault="002A49C6">
                  <w:pPr>
                    <w:pStyle w:val="Default"/>
                    <w:rPr>
                      <w:sz w:val="21"/>
                      <w:szCs w:val="21"/>
                    </w:rPr>
                  </w:pPr>
                </w:p>
                <w:p w14:paraId="37DF8FB1" w14:textId="77777777" w:rsidR="002A49C6" w:rsidRPr="00E5589F" w:rsidRDefault="002A49C6">
                  <w:pPr>
                    <w:pStyle w:val="Default"/>
                    <w:rPr>
                      <w:sz w:val="21"/>
                      <w:szCs w:val="21"/>
                    </w:rPr>
                  </w:pPr>
                </w:p>
                <w:p w14:paraId="169840DC" w14:textId="77777777" w:rsidR="0027786D" w:rsidRPr="00E5589F" w:rsidRDefault="0027786D">
                  <w:pPr>
                    <w:pStyle w:val="Default"/>
                    <w:rPr>
                      <w:sz w:val="21"/>
                      <w:szCs w:val="21"/>
                    </w:rPr>
                  </w:pPr>
                </w:p>
                <w:p w14:paraId="69FCFD4E" w14:textId="5CC166D2" w:rsidR="001F388B" w:rsidRPr="00E5589F" w:rsidRDefault="001F388B">
                  <w:pPr>
                    <w:pStyle w:val="Default"/>
                    <w:rPr>
                      <w:sz w:val="21"/>
                      <w:szCs w:val="21"/>
                    </w:rPr>
                  </w:pPr>
                  <w:r w:rsidRPr="00E5589F">
                    <w:rPr>
                      <w:sz w:val="21"/>
                      <w:szCs w:val="21"/>
                    </w:rPr>
                    <w:t xml:space="preserve">Namens </w:t>
                  </w:r>
                  <w:r w:rsidR="00997C7A">
                    <w:rPr>
                      <w:sz w:val="21"/>
                      <w:szCs w:val="21"/>
                    </w:rPr>
                    <w:t>Opdrachtnemer</w:t>
                  </w:r>
                </w:p>
                <w:p w14:paraId="298E7AD2" w14:textId="77777777" w:rsidR="001F388B" w:rsidRPr="00E5589F" w:rsidRDefault="001F388B">
                  <w:pPr>
                    <w:pStyle w:val="Default"/>
                    <w:rPr>
                      <w:sz w:val="21"/>
                      <w:szCs w:val="21"/>
                    </w:rPr>
                  </w:pPr>
                </w:p>
                <w:p w14:paraId="5A0A89D4" w14:textId="77777777" w:rsidR="001F388B" w:rsidRPr="00E5589F" w:rsidRDefault="001F388B">
                  <w:pPr>
                    <w:pStyle w:val="Default"/>
                    <w:rPr>
                      <w:sz w:val="21"/>
                      <w:szCs w:val="21"/>
                    </w:rPr>
                  </w:pPr>
                </w:p>
                <w:p w14:paraId="6156650D" w14:textId="77777777" w:rsidR="001F388B" w:rsidRPr="00E5589F" w:rsidRDefault="001F388B">
                  <w:pPr>
                    <w:pStyle w:val="Default"/>
                    <w:rPr>
                      <w:sz w:val="21"/>
                      <w:szCs w:val="21"/>
                    </w:rPr>
                  </w:pPr>
                </w:p>
                <w:p w14:paraId="4A6F9829" w14:textId="77777777" w:rsidR="001F388B" w:rsidRPr="00E5589F" w:rsidRDefault="001F388B">
                  <w:pPr>
                    <w:pStyle w:val="Default"/>
                    <w:rPr>
                      <w:sz w:val="21"/>
                      <w:szCs w:val="21"/>
                    </w:rPr>
                  </w:pPr>
                  <w:r w:rsidRPr="00E5589F">
                    <w:rPr>
                      <w:sz w:val="21"/>
                      <w:szCs w:val="21"/>
                    </w:rPr>
                    <w:t xml:space="preserve">_______________________ </w:t>
                  </w:r>
                </w:p>
                <w:p w14:paraId="362D4113" w14:textId="77777777" w:rsidR="001F388B" w:rsidRPr="00E5589F" w:rsidRDefault="001F388B">
                  <w:pPr>
                    <w:pStyle w:val="Default"/>
                    <w:rPr>
                      <w:sz w:val="21"/>
                      <w:szCs w:val="21"/>
                    </w:rPr>
                  </w:pPr>
                  <w:r w:rsidRPr="00E5589F">
                    <w:rPr>
                      <w:sz w:val="21"/>
                      <w:szCs w:val="21"/>
                      <w:highlight w:val="lightGray"/>
                    </w:rPr>
                    <w:t>INVULLEN</w:t>
                  </w:r>
                  <w:r w:rsidRPr="00E5589F">
                    <w:rPr>
                      <w:sz w:val="21"/>
                      <w:szCs w:val="21"/>
                    </w:rPr>
                    <w:t xml:space="preserve"> </w:t>
                  </w:r>
                </w:p>
              </w:tc>
            </w:tr>
          </w:tbl>
          <w:p w14:paraId="34F66765" w14:textId="77777777" w:rsidR="001F388B" w:rsidRPr="00E5589F" w:rsidRDefault="001F388B">
            <w:pPr>
              <w:pStyle w:val="Default"/>
              <w:rPr>
                <w:sz w:val="21"/>
                <w:szCs w:val="21"/>
              </w:rPr>
            </w:pPr>
          </w:p>
        </w:tc>
      </w:tr>
      <w:tr w:rsidR="003C3D8F" w14:paraId="320AFE67" w14:textId="77777777" w:rsidTr="00D848C1">
        <w:trPr>
          <w:trHeight w:val="770"/>
        </w:trPr>
        <w:tc>
          <w:tcPr>
            <w:tcW w:w="9039" w:type="dxa"/>
          </w:tcPr>
          <w:p w14:paraId="7477C69A" w14:textId="77777777" w:rsidR="003C3D8F" w:rsidRPr="00E5589F" w:rsidRDefault="003C3D8F" w:rsidP="001F388B">
            <w:pPr>
              <w:pStyle w:val="Default"/>
              <w:rPr>
                <w:rFonts w:cs="Times New Roman"/>
                <w:color w:val="auto"/>
                <w:sz w:val="21"/>
                <w:szCs w:val="21"/>
              </w:rPr>
            </w:pPr>
          </w:p>
        </w:tc>
      </w:tr>
      <w:bookmarkEnd w:id="0"/>
    </w:tbl>
    <w:p w14:paraId="6ACE8404" w14:textId="77777777" w:rsidR="001D133E" w:rsidRPr="00C66F69" w:rsidRDefault="001D133E" w:rsidP="005A131B">
      <w:pPr>
        <w:pStyle w:val="bijlage"/>
        <w:numPr>
          <w:ilvl w:val="0"/>
          <w:numId w:val="0"/>
        </w:numPr>
        <w:rPr>
          <w:rFonts w:ascii="Corbel" w:hAnsi="Corbel"/>
          <w:u w:val="single"/>
        </w:rPr>
      </w:pPr>
    </w:p>
    <w:sectPr w:rsidR="001D133E" w:rsidRPr="00C66F69" w:rsidSect="00813902">
      <w:headerReference w:type="default" r:id="rId9"/>
      <w:footerReference w:type="default" r:id="rId10"/>
      <w:pgSz w:w="11906" w:h="16838"/>
      <w:pgMar w:top="2268" w:right="1418" w:bottom="720" w:left="1418" w:header="709" w:footer="2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0D1FF" w14:textId="77777777" w:rsidR="009D5D78" w:rsidRDefault="009D5D78">
      <w:r>
        <w:separator/>
      </w:r>
    </w:p>
  </w:endnote>
  <w:endnote w:type="continuationSeparator" w:id="0">
    <w:p w14:paraId="2E80D75F" w14:textId="77777777" w:rsidR="009D5D78" w:rsidRDefault="009D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L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MetaBookLF-Roman">
    <w:altName w:val="Vrinda"/>
    <w:charset w:val="00"/>
    <w:family w:val="swiss"/>
    <w:pitch w:val="variable"/>
    <w:sig w:usb0="00000003" w:usb1="00000000" w:usb2="00000000" w:usb3="00000000" w:csb0="00000001" w:csb1="00000000"/>
  </w:font>
  <w:font w:name="MetaBoldLF-Roman">
    <w:altName w:val="Segoe UI Semibold"/>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7056" w14:textId="16B933A7" w:rsidR="0054384D" w:rsidRPr="00C66F69" w:rsidRDefault="0054384D" w:rsidP="00D15817">
    <w:pPr>
      <w:pStyle w:val="Voettekst"/>
      <w:ind w:left="0"/>
      <w:rPr>
        <w:rFonts w:ascii="Corbel" w:hAnsi="Corbel"/>
        <w:sz w:val="16"/>
      </w:rPr>
    </w:pPr>
    <w:r w:rsidRPr="00C66F69">
      <w:rPr>
        <w:rFonts w:ascii="Corbel" w:hAnsi="Corbel"/>
        <w:sz w:val="16"/>
      </w:rPr>
      <w:tab/>
    </w:r>
    <w:r w:rsidRPr="00C66F69">
      <w:rPr>
        <w:rFonts w:ascii="Corbel" w:hAnsi="Corbel"/>
        <w:sz w:val="17"/>
      </w:rPr>
      <w:t xml:space="preserve">pagina </w:t>
    </w:r>
    <w:r w:rsidRPr="00C66F69">
      <w:rPr>
        <w:rStyle w:val="Paginanummer"/>
        <w:rFonts w:ascii="Corbel" w:hAnsi="Corbel"/>
        <w:sz w:val="17"/>
      </w:rPr>
      <w:fldChar w:fldCharType="begin"/>
    </w:r>
    <w:r w:rsidRPr="00C66F69">
      <w:rPr>
        <w:rStyle w:val="Paginanummer"/>
        <w:rFonts w:ascii="Corbel" w:hAnsi="Corbel"/>
        <w:sz w:val="17"/>
      </w:rPr>
      <w:instrText xml:space="preserve"> PAGE </w:instrText>
    </w:r>
    <w:r w:rsidRPr="00C66F69">
      <w:rPr>
        <w:rStyle w:val="Paginanummer"/>
        <w:rFonts w:ascii="Corbel" w:hAnsi="Corbel"/>
        <w:sz w:val="17"/>
      </w:rPr>
      <w:fldChar w:fldCharType="separate"/>
    </w:r>
    <w:r w:rsidR="00E0542A">
      <w:rPr>
        <w:rStyle w:val="Paginanummer"/>
        <w:rFonts w:ascii="Corbel" w:hAnsi="Corbel"/>
        <w:noProof/>
        <w:sz w:val="17"/>
      </w:rPr>
      <w:t>1</w:t>
    </w:r>
    <w:r w:rsidRPr="00C66F69">
      <w:rPr>
        <w:rStyle w:val="Paginanummer"/>
        <w:rFonts w:ascii="Corbel" w:hAnsi="Corbel"/>
        <w:sz w:val="17"/>
      </w:rPr>
      <w:fldChar w:fldCharType="end"/>
    </w:r>
    <w:r w:rsidRPr="00C66F69">
      <w:rPr>
        <w:rStyle w:val="Paginanummer"/>
        <w:rFonts w:ascii="Corbel" w:hAnsi="Corbel"/>
        <w:sz w:val="17"/>
      </w:rPr>
      <w:t xml:space="preserve"> van </w:t>
    </w:r>
    <w:r w:rsidRPr="00C66F69">
      <w:rPr>
        <w:rStyle w:val="Paginanummer"/>
        <w:rFonts w:ascii="Corbel" w:hAnsi="Corbel"/>
        <w:sz w:val="17"/>
      </w:rPr>
      <w:fldChar w:fldCharType="begin"/>
    </w:r>
    <w:r w:rsidRPr="00C66F69">
      <w:rPr>
        <w:rStyle w:val="Paginanummer"/>
        <w:rFonts w:ascii="Corbel" w:hAnsi="Corbel"/>
        <w:sz w:val="17"/>
      </w:rPr>
      <w:instrText xml:space="preserve"> NUMPAGES </w:instrText>
    </w:r>
    <w:r w:rsidRPr="00C66F69">
      <w:rPr>
        <w:rStyle w:val="Paginanummer"/>
        <w:rFonts w:ascii="Corbel" w:hAnsi="Corbel"/>
        <w:sz w:val="17"/>
      </w:rPr>
      <w:fldChar w:fldCharType="separate"/>
    </w:r>
    <w:r w:rsidR="00E0542A">
      <w:rPr>
        <w:rStyle w:val="Paginanummer"/>
        <w:rFonts w:ascii="Corbel" w:hAnsi="Corbel"/>
        <w:noProof/>
        <w:sz w:val="17"/>
      </w:rPr>
      <w:t>9</w:t>
    </w:r>
    <w:r w:rsidRPr="00C66F69">
      <w:rPr>
        <w:rStyle w:val="Paginanummer"/>
        <w:rFonts w:ascii="Corbel" w:hAnsi="Corbel"/>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E8DF4" w14:textId="77777777" w:rsidR="009D5D78" w:rsidRDefault="009D5D78">
      <w:r>
        <w:separator/>
      </w:r>
    </w:p>
  </w:footnote>
  <w:footnote w:type="continuationSeparator" w:id="0">
    <w:p w14:paraId="704F3851" w14:textId="77777777" w:rsidR="009D5D78" w:rsidRDefault="009D5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5E0C12" w:rsidRPr="00381DDD" w14:paraId="44B07406" w14:textId="77777777" w:rsidTr="00930FE1">
      <w:tc>
        <w:tcPr>
          <w:tcW w:w="6464" w:type="dxa"/>
          <w:shd w:val="clear" w:color="auto" w:fill="auto"/>
          <w:tcMar>
            <w:top w:w="0" w:type="dxa"/>
            <w:left w:w="0" w:type="dxa"/>
            <w:bottom w:w="0" w:type="dxa"/>
            <w:right w:w="0" w:type="dxa"/>
          </w:tcMar>
        </w:tcPr>
        <w:p w14:paraId="01309CDE" w14:textId="77777777" w:rsidR="005E0C12" w:rsidRPr="005E0C12" w:rsidRDefault="005E0C12" w:rsidP="00930FE1">
          <w:pPr>
            <w:pStyle w:val="Koptekst"/>
            <w:rPr>
              <w:rFonts w:ascii="Corbel" w:hAnsi="Corbel"/>
              <w:sz w:val="16"/>
              <w:szCs w:val="16"/>
            </w:rPr>
          </w:pPr>
          <w:r w:rsidRPr="005E0C12">
            <w:rPr>
              <w:rFonts w:ascii="Corbel" w:hAnsi="Corbel"/>
              <w:sz w:val="16"/>
              <w:szCs w:val="16"/>
            </w:rPr>
            <w:t>Gemeente Amsterdam</w:t>
          </w:r>
        </w:p>
        <w:p w14:paraId="40FE9CDB" w14:textId="4BAB47DE" w:rsidR="005E0C12" w:rsidRPr="005E0C12" w:rsidRDefault="00A6649E" w:rsidP="00930FE1">
          <w:pPr>
            <w:pStyle w:val="Koptekst"/>
            <w:rPr>
              <w:rFonts w:ascii="Corbel" w:hAnsi="Corbel"/>
              <w:sz w:val="16"/>
              <w:szCs w:val="16"/>
            </w:rPr>
          </w:pPr>
          <w:r>
            <w:rPr>
              <w:rFonts w:ascii="Corbel" w:hAnsi="Corbel"/>
              <w:sz w:val="16"/>
              <w:szCs w:val="16"/>
            </w:rPr>
            <w:t>AI 2020-0081</w:t>
          </w:r>
          <w:r w:rsidR="005E0C12" w:rsidRPr="005E0C12">
            <w:rPr>
              <w:rFonts w:ascii="Corbel" w:hAnsi="Corbel"/>
              <w:sz w:val="16"/>
              <w:szCs w:val="16"/>
            </w:rPr>
            <w:t xml:space="preserve"> Reiniging </w:t>
          </w:r>
          <w:r w:rsidR="00CA3BF5">
            <w:rPr>
              <w:rFonts w:ascii="Corbel" w:hAnsi="Corbel"/>
              <w:sz w:val="16"/>
              <w:szCs w:val="16"/>
            </w:rPr>
            <w:t>evenementen</w:t>
          </w:r>
        </w:p>
        <w:p w14:paraId="02D45DD9" w14:textId="77777777" w:rsidR="005E0C12" w:rsidRPr="005E0C12" w:rsidRDefault="005E0C12" w:rsidP="00930FE1">
          <w:pPr>
            <w:pStyle w:val="Koptekst"/>
            <w:rPr>
              <w:rFonts w:ascii="Corbel" w:hAnsi="Corbel"/>
              <w:sz w:val="16"/>
              <w:szCs w:val="16"/>
            </w:rPr>
          </w:pPr>
          <w:r w:rsidRPr="005E0C12">
            <w:rPr>
              <w:rFonts w:ascii="Corbel" w:hAnsi="Corbel"/>
              <w:sz w:val="16"/>
              <w:szCs w:val="16"/>
            </w:rPr>
            <w:t>Overeenkomst</w:t>
          </w:r>
        </w:p>
      </w:tc>
      <w:tc>
        <w:tcPr>
          <w:tcW w:w="2495" w:type="dxa"/>
          <w:shd w:val="clear" w:color="auto" w:fill="auto"/>
          <w:tcMar>
            <w:top w:w="0" w:type="dxa"/>
            <w:left w:w="0" w:type="dxa"/>
            <w:bottom w:w="0" w:type="dxa"/>
            <w:right w:w="0" w:type="dxa"/>
          </w:tcMar>
          <w:hideMark/>
        </w:tcPr>
        <w:p w14:paraId="2820F612" w14:textId="0D9E78D5" w:rsidR="005E0C12" w:rsidRPr="005E0C12" w:rsidRDefault="005E0C12" w:rsidP="00930FE1">
          <w:pPr>
            <w:pStyle w:val="Koptekst"/>
            <w:rPr>
              <w:rFonts w:ascii="Corbel" w:hAnsi="Corbel"/>
              <w:noProof/>
              <w:sz w:val="16"/>
              <w:szCs w:val="16"/>
            </w:rPr>
          </w:pPr>
          <w:r w:rsidRPr="005E0C12">
            <w:rPr>
              <w:rFonts w:ascii="Corbel" w:hAnsi="Corbel"/>
              <w:noProof/>
              <w:sz w:val="16"/>
              <w:szCs w:val="16"/>
            </w:rPr>
            <w:t xml:space="preserve">Versie </w:t>
          </w:r>
          <w:r w:rsidR="00417285">
            <w:rPr>
              <w:rFonts w:ascii="Corbel" w:hAnsi="Corbel"/>
              <w:noProof/>
              <w:sz w:val="16"/>
              <w:szCs w:val="16"/>
            </w:rPr>
            <w:t>1</w:t>
          </w:r>
        </w:p>
        <w:p w14:paraId="138CD8C6" w14:textId="6C887865" w:rsidR="005E0C12" w:rsidRPr="005E0C12" w:rsidRDefault="00997C7A" w:rsidP="00930FE1">
          <w:pPr>
            <w:pStyle w:val="Koptekst"/>
            <w:rPr>
              <w:rFonts w:ascii="Corbel" w:hAnsi="Corbel"/>
              <w:noProof/>
              <w:sz w:val="16"/>
              <w:szCs w:val="16"/>
            </w:rPr>
          </w:pPr>
          <w:r>
            <w:rPr>
              <w:rFonts w:ascii="Corbel" w:hAnsi="Corbel"/>
              <w:noProof/>
              <w:sz w:val="16"/>
              <w:szCs w:val="16"/>
            </w:rPr>
            <w:t>12 mei</w:t>
          </w:r>
          <w:r w:rsidR="00A6649E">
            <w:rPr>
              <w:rFonts w:ascii="Corbel" w:hAnsi="Corbel"/>
              <w:noProof/>
              <w:sz w:val="16"/>
              <w:szCs w:val="16"/>
            </w:rPr>
            <w:t xml:space="preserve"> 2020</w:t>
          </w:r>
        </w:p>
        <w:p w14:paraId="1D64F24F" w14:textId="0406BF2D" w:rsidR="005E0C12" w:rsidRPr="005E0C12" w:rsidRDefault="005E0C12" w:rsidP="00930FE1">
          <w:pPr>
            <w:pStyle w:val="Koptekst"/>
            <w:rPr>
              <w:rFonts w:ascii="Corbel" w:hAnsi="Corbel"/>
              <w:sz w:val="16"/>
              <w:szCs w:val="16"/>
            </w:rPr>
          </w:pPr>
          <w:r w:rsidRPr="005E0C12">
            <w:rPr>
              <w:rFonts w:ascii="Corbel" w:hAnsi="Corbel"/>
              <w:noProof/>
              <w:sz w:val="16"/>
              <w:szCs w:val="16"/>
            </w:rPr>
            <w:t xml:space="preserve">Pagina </w:t>
          </w:r>
          <w:r w:rsidRPr="005E0C12">
            <w:rPr>
              <w:rFonts w:ascii="Corbel" w:hAnsi="Corbel"/>
              <w:noProof/>
              <w:sz w:val="16"/>
              <w:szCs w:val="16"/>
            </w:rPr>
            <w:fldChar w:fldCharType="begin"/>
          </w:r>
          <w:r w:rsidRPr="005E0C12">
            <w:rPr>
              <w:rFonts w:ascii="Corbel" w:hAnsi="Corbel"/>
              <w:noProof/>
              <w:sz w:val="16"/>
              <w:szCs w:val="16"/>
            </w:rPr>
            <w:instrText xml:space="preserve"> PAGE </w:instrText>
          </w:r>
          <w:r w:rsidRPr="005E0C12">
            <w:rPr>
              <w:rFonts w:ascii="Corbel" w:hAnsi="Corbel"/>
              <w:noProof/>
              <w:sz w:val="16"/>
              <w:szCs w:val="16"/>
            </w:rPr>
            <w:fldChar w:fldCharType="separate"/>
          </w:r>
          <w:r w:rsidR="00E0542A">
            <w:rPr>
              <w:rFonts w:ascii="Corbel" w:hAnsi="Corbel"/>
              <w:noProof/>
              <w:sz w:val="16"/>
              <w:szCs w:val="16"/>
            </w:rPr>
            <w:t>1</w:t>
          </w:r>
          <w:r w:rsidRPr="005E0C12">
            <w:rPr>
              <w:rFonts w:ascii="Corbel" w:hAnsi="Corbel"/>
              <w:noProof/>
              <w:sz w:val="16"/>
              <w:szCs w:val="16"/>
            </w:rPr>
            <w:fldChar w:fldCharType="end"/>
          </w:r>
          <w:r w:rsidRPr="005E0C12">
            <w:rPr>
              <w:rFonts w:ascii="Corbel" w:hAnsi="Corbel"/>
              <w:noProof/>
              <w:sz w:val="16"/>
              <w:szCs w:val="16"/>
            </w:rPr>
            <w:t xml:space="preserve"> van </w:t>
          </w:r>
          <w:r w:rsidRPr="005E0C12">
            <w:rPr>
              <w:rFonts w:ascii="Corbel" w:hAnsi="Corbel"/>
              <w:noProof/>
              <w:sz w:val="16"/>
              <w:szCs w:val="16"/>
            </w:rPr>
            <w:fldChar w:fldCharType="begin"/>
          </w:r>
          <w:r w:rsidRPr="005E0C12">
            <w:rPr>
              <w:rFonts w:ascii="Corbel" w:hAnsi="Corbel"/>
              <w:noProof/>
              <w:sz w:val="16"/>
              <w:szCs w:val="16"/>
            </w:rPr>
            <w:instrText xml:space="preserve"> NUMPAGES </w:instrText>
          </w:r>
          <w:r w:rsidRPr="005E0C12">
            <w:rPr>
              <w:rFonts w:ascii="Corbel" w:hAnsi="Corbel"/>
              <w:noProof/>
              <w:sz w:val="16"/>
              <w:szCs w:val="16"/>
            </w:rPr>
            <w:fldChar w:fldCharType="separate"/>
          </w:r>
          <w:r w:rsidR="00E0542A">
            <w:rPr>
              <w:rFonts w:ascii="Corbel" w:hAnsi="Corbel"/>
              <w:noProof/>
              <w:sz w:val="16"/>
              <w:szCs w:val="16"/>
            </w:rPr>
            <w:t>9</w:t>
          </w:r>
          <w:r w:rsidRPr="005E0C12">
            <w:rPr>
              <w:rFonts w:ascii="Corbel" w:hAnsi="Corbel"/>
              <w:noProof/>
              <w:sz w:val="16"/>
              <w:szCs w:val="16"/>
            </w:rPr>
            <w:fldChar w:fldCharType="end"/>
          </w:r>
        </w:p>
      </w:tc>
    </w:tr>
  </w:tbl>
  <w:p w14:paraId="405FF447" w14:textId="77777777" w:rsidR="0054384D" w:rsidRDefault="005E0C12" w:rsidP="00930233">
    <w:pPr>
      <w:ind w:left="0"/>
    </w:pPr>
    <w:r>
      <w:rPr>
        <w:noProof/>
      </w:rPr>
      <w:drawing>
        <wp:anchor distT="0" distB="0" distL="114300" distR="114300" simplePos="0" relativeHeight="251659264" behindDoc="0" locked="0" layoutInCell="1" allowOverlap="1" wp14:anchorId="5A393933" wp14:editId="6054326E">
          <wp:simplePos x="0" y="0"/>
          <wp:positionH relativeFrom="page">
            <wp:posOffset>271780</wp:posOffset>
          </wp:positionH>
          <wp:positionV relativeFrom="page">
            <wp:posOffset>381000</wp:posOffset>
          </wp:positionV>
          <wp:extent cx="1257300" cy="946150"/>
          <wp:effectExtent l="0" t="0" r="0" b="635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7300" cy="946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2B296D" w14:textId="77777777" w:rsidR="0054384D" w:rsidRDefault="0054384D" w:rsidP="00930233">
    <w:pPr>
      <w:ind w:left="0"/>
    </w:pPr>
  </w:p>
  <w:p w14:paraId="5EE10812" w14:textId="77777777" w:rsidR="0054384D" w:rsidRDefault="0054384D" w:rsidP="00930233">
    <w:pPr>
      <w:ind w:left="0"/>
    </w:pPr>
  </w:p>
  <w:p w14:paraId="79FF93B2" w14:textId="77777777" w:rsidR="0054384D" w:rsidRDefault="0054384D" w:rsidP="00930233">
    <w:pPr>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C551C"/>
    <w:multiLevelType w:val="hybridMultilevel"/>
    <w:tmpl w:val="1040EE36"/>
    <w:lvl w:ilvl="0" w:tplc="60C000A0">
      <w:start w:val="1"/>
      <w:numFmt w:val="decimal"/>
      <w:pStyle w:val="opsommingnummer"/>
      <w:lvlText w:val="%1."/>
      <w:lvlJc w:val="left"/>
      <w:pPr>
        <w:tabs>
          <w:tab w:val="num" w:pos="1097"/>
        </w:tabs>
        <w:ind w:left="1077" w:hanging="340"/>
      </w:pPr>
      <w:rPr>
        <w:rFonts w:ascii="Arial" w:hAnsi="Arial" w:hint="default"/>
        <w:sz w:val="19"/>
      </w:rPr>
    </w:lvl>
    <w:lvl w:ilvl="1" w:tplc="0DF6E0E2">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0826E0B"/>
    <w:multiLevelType w:val="hybridMultilevel"/>
    <w:tmpl w:val="4CF4A9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8F651BD"/>
    <w:multiLevelType w:val="hybridMultilevel"/>
    <w:tmpl w:val="F2B0FC46"/>
    <w:lvl w:ilvl="0" w:tplc="3C4236F8">
      <w:start w:val="1"/>
      <w:numFmt w:val="decimal"/>
      <w:pStyle w:val="bijlage"/>
      <w:lvlText w:val="Bijlage %1"/>
      <w:lvlJc w:val="left"/>
      <w:pPr>
        <w:tabs>
          <w:tab w:val="num" w:pos="1817"/>
        </w:tabs>
        <w:ind w:left="1134" w:hanging="397"/>
      </w:pPr>
      <w:rPr>
        <w:rFonts w:ascii="Arial" w:hAnsi="Arial" w:hint="default"/>
        <w:b/>
        <w:i w:val="0"/>
        <w:sz w:val="22"/>
      </w:rPr>
    </w:lvl>
    <w:lvl w:ilvl="1" w:tplc="04130019" w:tentative="1">
      <w:start w:val="1"/>
      <w:numFmt w:val="lowerLetter"/>
      <w:lvlText w:val="%2."/>
      <w:lvlJc w:val="left"/>
      <w:pPr>
        <w:tabs>
          <w:tab w:val="num" w:pos="2177"/>
        </w:tabs>
        <w:ind w:left="2177" w:hanging="360"/>
      </w:pPr>
    </w:lvl>
    <w:lvl w:ilvl="2" w:tplc="0413001B" w:tentative="1">
      <w:start w:val="1"/>
      <w:numFmt w:val="lowerRoman"/>
      <w:lvlText w:val="%3."/>
      <w:lvlJc w:val="right"/>
      <w:pPr>
        <w:tabs>
          <w:tab w:val="num" w:pos="2897"/>
        </w:tabs>
        <w:ind w:left="2897" w:hanging="180"/>
      </w:pPr>
    </w:lvl>
    <w:lvl w:ilvl="3" w:tplc="0413000F" w:tentative="1">
      <w:start w:val="1"/>
      <w:numFmt w:val="decimal"/>
      <w:lvlText w:val="%4."/>
      <w:lvlJc w:val="left"/>
      <w:pPr>
        <w:tabs>
          <w:tab w:val="num" w:pos="3617"/>
        </w:tabs>
        <w:ind w:left="3617" w:hanging="360"/>
      </w:pPr>
    </w:lvl>
    <w:lvl w:ilvl="4" w:tplc="04130019" w:tentative="1">
      <w:start w:val="1"/>
      <w:numFmt w:val="lowerLetter"/>
      <w:lvlText w:val="%5."/>
      <w:lvlJc w:val="left"/>
      <w:pPr>
        <w:tabs>
          <w:tab w:val="num" w:pos="4337"/>
        </w:tabs>
        <w:ind w:left="4337" w:hanging="360"/>
      </w:pPr>
    </w:lvl>
    <w:lvl w:ilvl="5" w:tplc="0413001B" w:tentative="1">
      <w:start w:val="1"/>
      <w:numFmt w:val="lowerRoman"/>
      <w:lvlText w:val="%6."/>
      <w:lvlJc w:val="right"/>
      <w:pPr>
        <w:tabs>
          <w:tab w:val="num" w:pos="5057"/>
        </w:tabs>
        <w:ind w:left="5057" w:hanging="180"/>
      </w:pPr>
    </w:lvl>
    <w:lvl w:ilvl="6" w:tplc="0413000F" w:tentative="1">
      <w:start w:val="1"/>
      <w:numFmt w:val="decimal"/>
      <w:lvlText w:val="%7."/>
      <w:lvlJc w:val="left"/>
      <w:pPr>
        <w:tabs>
          <w:tab w:val="num" w:pos="5777"/>
        </w:tabs>
        <w:ind w:left="5777" w:hanging="360"/>
      </w:pPr>
    </w:lvl>
    <w:lvl w:ilvl="7" w:tplc="04130019" w:tentative="1">
      <w:start w:val="1"/>
      <w:numFmt w:val="lowerLetter"/>
      <w:lvlText w:val="%8."/>
      <w:lvlJc w:val="left"/>
      <w:pPr>
        <w:tabs>
          <w:tab w:val="num" w:pos="6497"/>
        </w:tabs>
        <w:ind w:left="6497" w:hanging="360"/>
      </w:pPr>
    </w:lvl>
    <w:lvl w:ilvl="8" w:tplc="0413001B" w:tentative="1">
      <w:start w:val="1"/>
      <w:numFmt w:val="lowerRoman"/>
      <w:lvlText w:val="%9."/>
      <w:lvlJc w:val="right"/>
      <w:pPr>
        <w:tabs>
          <w:tab w:val="num" w:pos="7217"/>
        </w:tabs>
        <w:ind w:left="7217" w:hanging="180"/>
      </w:pPr>
    </w:lvl>
  </w:abstractNum>
  <w:abstractNum w:abstractNumId="3" w15:restartNumberingAfterBreak="0">
    <w:nsid w:val="215A27D8"/>
    <w:multiLevelType w:val="multilevel"/>
    <w:tmpl w:val="D0FA8E52"/>
    <w:lvl w:ilvl="0">
      <w:start w:val="1"/>
      <w:numFmt w:val="decimal"/>
      <w:pStyle w:val="Kop1"/>
      <w:lvlText w:val="%1"/>
      <w:lvlJc w:val="left"/>
      <w:pPr>
        <w:tabs>
          <w:tab w:val="num" w:pos="737"/>
        </w:tabs>
        <w:ind w:left="737" w:hanging="737"/>
      </w:pPr>
      <w:rPr>
        <w:rFonts w:ascii="Arial" w:hAnsi="Arial" w:hint="default"/>
        <w:b/>
        <w:i w:val="0"/>
        <w:color w:val="auto"/>
        <w:sz w:val="32"/>
        <w:szCs w:val="22"/>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0"/>
        </w:tabs>
        <w:ind w:left="737" w:hanging="737"/>
      </w:pPr>
      <w:rPr>
        <w:rFonts w:ascii="Arial" w:hAnsi="Arial" w:hint="default"/>
        <w:b/>
        <w:i w:val="0"/>
        <w:sz w:val="18"/>
      </w:rPr>
    </w:lvl>
    <w:lvl w:ilvl="3">
      <w:start w:val="1"/>
      <w:numFmt w:val="decimal"/>
      <w:pStyle w:val="Kop4"/>
      <w:lvlText w:val="%1.%2.%3.%4"/>
      <w:lvlJc w:val="left"/>
      <w:pPr>
        <w:tabs>
          <w:tab w:val="num" w:pos="737"/>
        </w:tabs>
        <w:ind w:left="737" w:hanging="737"/>
      </w:pPr>
      <w:rPr>
        <w:rFonts w:ascii="Arial" w:hAnsi="Arial" w:hint="default"/>
        <w:b/>
        <w:i w:val="0"/>
        <w:sz w:val="18"/>
      </w:rPr>
    </w:lvl>
    <w:lvl w:ilvl="4">
      <w:start w:val="1"/>
      <w:numFmt w:val="decimal"/>
      <w:pStyle w:val="Kop5"/>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4" w15:restartNumberingAfterBreak="0">
    <w:nsid w:val="2402206A"/>
    <w:multiLevelType w:val="hybridMultilevel"/>
    <w:tmpl w:val="D2DA9062"/>
    <w:lvl w:ilvl="0" w:tplc="30488046">
      <w:start w:val="1"/>
      <w:numFmt w:val="bullet"/>
      <w:pStyle w:val="artikelkop"/>
      <w:lvlText w:val=""/>
      <w:lvlJc w:val="left"/>
      <w:pPr>
        <w:tabs>
          <w:tab w:val="num" w:pos="1097"/>
        </w:tabs>
        <w:ind w:left="907" w:hanging="170"/>
      </w:pPr>
      <w:rPr>
        <w:rFonts w:ascii="Wingdings" w:hAnsi="Wingdings" w:hint="default"/>
        <w:color w:val="auto"/>
        <w:sz w:val="16"/>
      </w:rPr>
    </w:lvl>
    <w:lvl w:ilvl="1" w:tplc="30488046">
      <w:start w:val="1"/>
      <w:numFmt w:val="bullet"/>
      <w:pStyle w:val="arikel"/>
      <w:lvlText w:val=""/>
      <w:lvlJc w:val="left"/>
      <w:pPr>
        <w:tabs>
          <w:tab w:val="num" w:pos="1440"/>
        </w:tabs>
        <w:ind w:left="1250" w:hanging="170"/>
      </w:pPr>
      <w:rPr>
        <w:rFonts w:ascii="Wingdings" w:hAnsi="Wingdings" w:hint="default"/>
        <w:color w:val="auto"/>
        <w:sz w:val="16"/>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3E6730"/>
    <w:multiLevelType w:val="hybridMultilevel"/>
    <w:tmpl w:val="53345380"/>
    <w:lvl w:ilvl="0" w:tplc="C0761692">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F27987"/>
    <w:multiLevelType w:val="multilevel"/>
    <w:tmpl w:val="429A8916"/>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rFonts w:ascii="Arial" w:hAnsi="Arial" w:hint="default"/>
        <w:b/>
        <w:i w:val="0"/>
        <w:color w:val="auto"/>
        <w:sz w:val="18"/>
        <w:szCs w:val="18"/>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7" w15:restartNumberingAfterBreak="0">
    <w:nsid w:val="356F1417"/>
    <w:multiLevelType w:val="hybridMultilevel"/>
    <w:tmpl w:val="BCF453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B930F40"/>
    <w:multiLevelType w:val="hybridMultilevel"/>
    <w:tmpl w:val="D206B0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DFD22F5"/>
    <w:multiLevelType w:val="hybridMultilevel"/>
    <w:tmpl w:val="D206B0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34930E0"/>
    <w:multiLevelType w:val="singleLevel"/>
    <w:tmpl w:val="0413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665529D7"/>
    <w:multiLevelType w:val="hybridMultilevel"/>
    <w:tmpl w:val="B720D0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13"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12"/>
  </w:num>
  <w:num w:numId="6">
    <w:abstractNumId w:val="2"/>
  </w:num>
  <w:num w:numId="7">
    <w:abstractNumId w:val="6"/>
  </w:num>
  <w:num w:numId="8">
    <w:abstractNumId w:val="6"/>
  </w:num>
  <w:num w:numId="9">
    <w:abstractNumId w:val="11"/>
  </w:num>
  <w:num w:numId="10">
    <w:abstractNumId w:val="10"/>
  </w:num>
  <w:num w:numId="11">
    <w:abstractNumId w:val="14"/>
  </w:num>
  <w:num w:numId="12">
    <w:abstractNumId w:val="13"/>
  </w:num>
  <w:num w:numId="13">
    <w:abstractNumId w:val="8"/>
  </w:num>
  <w:num w:numId="14">
    <w:abstractNumId w:val="1"/>
  </w:num>
  <w:num w:numId="15">
    <w:abstractNumId w:val="9"/>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9F"/>
    <w:rsid w:val="00000CB2"/>
    <w:rsid w:val="00001856"/>
    <w:rsid w:val="00003D7E"/>
    <w:rsid w:val="00006DBB"/>
    <w:rsid w:val="0001456F"/>
    <w:rsid w:val="00020AC9"/>
    <w:rsid w:val="000211E7"/>
    <w:rsid w:val="00022553"/>
    <w:rsid w:val="000231D0"/>
    <w:rsid w:val="00024B7F"/>
    <w:rsid w:val="0002688A"/>
    <w:rsid w:val="000275A4"/>
    <w:rsid w:val="00036195"/>
    <w:rsid w:val="000406BE"/>
    <w:rsid w:val="00044E2C"/>
    <w:rsid w:val="0005089C"/>
    <w:rsid w:val="00057F95"/>
    <w:rsid w:val="00061DF0"/>
    <w:rsid w:val="00062EF2"/>
    <w:rsid w:val="00065628"/>
    <w:rsid w:val="000700A1"/>
    <w:rsid w:val="00072235"/>
    <w:rsid w:val="0008000E"/>
    <w:rsid w:val="000815B4"/>
    <w:rsid w:val="00081685"/>
    <w:rsid w:val="00082786"/>
    <w:rsid w:val="0008288D"/>
    <w:rsid w:val="000836E3"/>
    <w:rsid w:val="00087CF5"/>
    <w:rsid w:val="0009217C"/>
    <w:rsid w:val="00094458"/>
    <w:rsid w:val="00094E9C"/>
    <w:rsid w:val="0009771A"/>
    <w:rsid w:val="000A3346"/>
    <w:rsid w:val="000A3C82"/>
    <w:rsid w:val="000A625B"/>
    <w:rsid w:val="000B3139"/>
    <w:rsid w:val="000C4830"/>
    <w:rsid w:val="000D38EA"/>
    <w:rsid w:val="000D491A"/>
    <w:rsid w:val="000E1872"/>
    <w:rsid w:val="000E478F"/>
    <w:rsid w:val="000E59ED"/>
    <w:rsid w:val="000E7EC2"/>
    <w:rsid w:val="000F0454"/>
    <w:rsid w:val="000F267A"/>
    <w:rsid w:val="000F2F8D"/>
    <w:rsid w:val="000F4D38"/>
    <w:rsid w:val="000F5BDE"/>
    <w:rsid w:val="000F5E71"/>
    <w:rsid w:val="000F71B2"/>
    <w:rsid w:val="000F7941"/>
    <w:rsid w:val="0010041E"/>
    <w:rsid w:val="00106BD9"/>
    <w:rsid w:val="00111A32"/>
    <w:rsid w:val="001154CB"/>
    <w:rsid w:val="00115DF2"/>
    <w:rsid w:val="00123069"/>
    <w:rsid w:val="00124940"/>
    <w:rsid w:val="00130005"/>
    <w:rsid w:val="00132392"/>
    <w:rsid w:val="001330FB"/>
    <w:rsid w:val="001340DD"/>
    <w:rsid w:val="0013458D"/>
    <w:rsid w:val="00136997"/>
    <w:rsid w:val="001441D5"/>
    <w:rsid w:val="00146593"/>
    <w:rsid w:val="00146DA7"/>
    <w:rsid w:val="00147305"/>
    <w:rsid w:val="00153A26"/>
    <w:rsid w:val="0015647B"/>
    <w:rsid w:val="0016147B"/>
    <w:rsid w:val="001756D7"/>
    <w:rsid w:val="00175D89"/>
    <w:rsid w:val="001824DF"/>
    <w:rsid w:val="001856AB"/>
    <w:rsid w:val="001856FD"/>
    <w:rsid w:val="0019056A"/>
    <w:rsid w:val="00191668"/>
    <w:rsid w:val="00193AB3"/>
    <w:rsid w:val="00193B56"/>
    <w:rsid w:val="00193F78"/>
    <w:rsid w:val="00196695"/>
    <w:rsid w:val="001A1F9F"/>
    <w:rsid w:val="001A3BAE"/>
    <w:rsid w:val="001A4CCC"/>
    <w:rsid w:val="001A5133"/>
    <w:rsid w:val="001B60B9"/>
    <w:rsid w:val="001B68B8"/>
    <w:rsid w:val="001C02C1"/>
    <w:rsid w:val="001C2341"/>
    <w:rsid w:val="001C3F06"/>
    <w:rsid w:val="001D133E"/>
    <w:rsid w:val="001D4452"/>
    <w:rsid w:val="001D7480"/>
    <w:rsid w:val="001E0F8E"/>
    <w:rsid w:val="001E1110"/>
    <w:rsid w:val="001E1596"/>
    <w:rsid w:val="001E6939"/>
    <w:rsid w:val="001F2954"/>
    <w:rsid w:val="001F388B"/>
    <w:rsid w:val="001F4FE5"/>
    <w:rsid w:val="0020183B"/>
    <w:rsid w:val="002052BC"/>
    <w:rsid w:val="0020719E"/>
    <w:rsid w:val="002118FD"/>
    <w:rsid w:val="00212622"/>
    <w:rsid w:val="002158AB"/>
    <w:rsid w:val="00215BD9"/>
    <w:rsid w:val="002235E7"/>
    <w:rsid w:val="002236A3"/>
    <w:rsid w:val="00226340"/>
    <w:rsid w:val="00226C1C"/>
    <w:rsid w:val="00227AF9"/>
    <w:rsid w:val="002310BE"/>
    <w:rsid w:val="00232D7D"/>
    <w:rsid w:val="00232DB0"/>
    <w:rsid w:val="00234324"/>
    <w:rsid w:val="00235F34"/>
    <w:rsid w:val="002421C0"/>
    <w:rsid w:val="002436A8"/>
    <w:rsid w:val="00251332"/>
    <w:rsid w:val="00251F1A"/>
    <w:rsid w:val="00251FC2"/>
    <w:rsid w:val="002537C8"/>
    <w:rsid w:val="002561EB"/>
    <w:rsid w:val="00257451"/>
    <w:rsid w:val="002706B5"/>
    <w:rsid w:val="002719B5"/>
    <w:rsid w:val="0027292E"/>
    <w:rsid w:val="0027786D"/>
    <w:rsid w:val="002808B5"/>
    <w:rsid w:val="0029069E"/>
    <w:rsid w:val="002956B1"/>
    <w:rsid w:val="002969A7"/>
    <w:rsid w:val="002A2873"/>
    <w:rsid w:val="002A33D4"/>
    <w:rsid w:val="002A49C6"/>
    <w:rsid w:val="002A6256"/>
    <w:rsid w:val="002A7262"/>
    <w:rsid w:val="002B09A4"/>
    <w:rsid w:val="002B6A6D"/>
    <w:rsid w:val="002B791A"/>
    <w:rsid w:val="002C0069"/>
    <w:rsid w:val="002C0542"/>
    <w:rsid w:val="002C3140"/>
    <w:rsid w:val="002C7CA4"/>
    <w:rsid w:val="002D0BD2"/>
    <w:rsid w:val="002E060C"/>
    <w:rsid w:val="002E09C2"/>
    <w:rsid w:val="002E3AB1"/>
    <w:rsid w:val="002E4DC2"/>
    <w:rsid w:val="002F50A9"/>
    <w:rsid w:val="002F73AC"/>
    <w:rsid w:val="002F7B1D"/>
    <w:rsid w:val="002F7DE6"/>
    <w:rsid w:val="00301DF0"/>
    <w:rsid w:val="00302299"/>
    <w:rsid w:val="00304D77"/>
    <w:rsid w:val="00305CEA"/>
    <w:rsid w:val="00307E00"/>
    <w:rsid w:val="00314E15"/>
    <w:rsid w:val="0031596D"/>
    <w:rsid w:val="00320C06"/>
    <w:rsid w:val="00327D49"/>
    <w:rsid w:val="00327D5D"/>
    <w:rsid w:val="00334366"/>
    <w:rsid w:val="003412DC"/>
    <w:rsid w:val="00343123"/>
    <w:rsid w:val="00343C7C"/>
    <w:rsid w:val="00363427"/>
    <w:rsid w:val="00367C66"/>
    <w:rsid w:val="0037679A"/>
    <w:rsid w:val="003767FF"/>
    <w:rsid w:val="00377980"/>
    <w:rsid w:val="003930A5"/>
    <w:rsid w:val="003940A4"/>
    <w:rsid w:val="0039745D"/>
    <w:rsid w:val="003A1929"/>
    <w:rsid w:val="003A556A"/>
    <w:rsid w:val="003A629F"/>
    <w:rsid w:val="003A7588"/>
    <w:rsid w:val="003B14AD"/>
    <w:rsid w:val="003C3D8F"/>
    <w:rsid w:val="003E3C03"/>
    <w:rsid w:val="003E653D"/>
    <w:rsid w:val="003E660F"/>
    <w:rsid w:val="003E66D2"/>
    <w:rsid w:val="003E7246"/>
    <w:rsid w:val="003F78AA"/>
    <w:rsid w:val="00404E68"/>
    <w:rsid w:val="00405309"/>
    <w:rsid w:val="00411342"/>
    <w:rsid w:val="0041145A"/>
    <w:rsid w:val="00417285"/>
    <w:rsid w:val="00420DEB"/>
    <w:rsid w:val="00421594"/>
    <w:rsid w:val="004219CE"/>
    <w:rsid w:val="0042264E"/>
    <w:rsid w:val="00422D12"/>
    <w:rsid w:val="00424A1D"/>
    <w:rsid w:val="00430915"/>
    <w:rsid w:val="00431AB7"/>
    <w:rsid w:val="0043365B"/>
    <w:rsid w:val="00435267"/>
    <w:rsid w:val="00436FA2"/>
    <w:rsid w:val="00443A9C"/>
    <w:rsid w:val="00453146"/>
    <w:rsid w:val="004541CD"/>
    <w:rsid w:val="00465539"/>
    <w:rsid w:val="0046635D"/>
    <w:rsid w:val="004755F8"/>
    <w:rsid w:val="00475E78"/>
    <w:rsid w:val="00477113"/>
    <w:rsid w:val="004804BE"/>
    <w:rsid w:val="004844EA"/>
    <w:rsid w:val="004936D9"/>
    <w:rsid w:val="00493ECB"/>
    <w:rsid w:val="004A3FE7"/>
    <w:rsid w:val="004A7432"/>
    <w:rsid w:val="004B2498"/>
    <w:rsid w:val="004B5C68"/>
    <w:rsid w:val="004D070D"/>
    <w:rsid w:val="004D439F"/>
    <w:rsid w:val="004D46BC"/>
    <w:rsid w:val="004E3D8C"/>
    <w:rsid w:val="004E4D83"/>
    <w:rsid w:val="004E7C8A"/>
    <w:rsid w:val="004F13E3"/>
    <w:rsid w:val="004F3188"/>
    <w:rsid w:val="004F41F0"/>
    <w:rsid w:val="004F4F6B"/>
    <w:rsid w:val="004F6B53"/>
    <w:rsid w:val="004F6C5E"/>
    <w:rsid w:val="004F774A"/>
    <w:rsid w:val="005034FF"/>
    <w:rsid w:val="00504096"/>
    <w:rsid w:val="005075B7"/>
    <w:rsid w:val="005119BA"/>
    <w:rsid w:val="0051347F"/>
    <w:rsid w:val="00514F8C"/>
    <w:rsid w:val="00515320"/>
    <w:rsid w:val="00520486"/>
    <w:rsid w:val="00523276"/>
    <w:rsid w:val="00523554"/>
    <w:rsid w:val="00526849"/>
    <w:rsid w:val="005366BA"/>
    <w:rsid w:val="00536AD2"/>
    <w:rsid w:val="00540A25"/>
    <w:rsid w:val="0054384D"/>
    <w:rsid w:val="00545AAA"/>
    <w:rsid w:val="0055147C"/>
    <w:rsid w:val="00552288"/>
    <w:rsid w:val="00552B1F"/>
    <w:rsid w:val="00552E85"/>
    <w:rsid w:val="00556098"/>
    <w:rsid w:val="0056100C"/>
    <w:rsid w:val="00564735"/>
    <w:rsid w:val="0056544F"/>
    <w:rsid w:val="00577FBA"/>
    <w:rsid w:val="005924A2"/>
    <w:rsid w:val="00595295"/>
    <w:rsid w:val="00596CC8"/>
    <w:rsid w:val="005A131B"/>
    <w:rsid w:val="005A3B0F"/>
    <w:rsid w:val="005A6566"/>
    <w:rsid w:val="005B5EC8"/>
    <w:rsid w:val="005C204E"/>
    <w:rsid w:val="005C3C3F"/>
    <w:rsid w:val="005C7062"/>
    <w:rsid w:val="005D13C0"/>
    <w:rsid w:val="005D2088"/>
    <w:rsid w:val="005D3EBC"/>
    <w:rsid w:val="005D462C"/>
    <w:rsid w:val="005D6D85"/>
    <w:rsid w:val="005E0C12"/>
    <w:rsid w:val="005E46EC"/>
    <w:rsid w:val="005E4756"/>
    <w:rsid w:val="005E4D0B"/>
    <w:rsid w:val="005E580B"/>
    <w:rsid w:val="005F0A44"/>
    <w:rsid w:val="005F3011"/>
    <w:rsid w:val="005F5138"/>
    <w:rsid w:val="00604060"/>
    <w:rsid w:val="0060655F"/>
    <w:rsid w:val="006123D3"/>
    <w:rsid w:val="0061338F"/>
    <w:rsid w:val="0061456A"/>
    <w:rsid w:val="00614DD5"/>
    <w:rsid w:val="00615AB1"/>
    <w:rsid w:val="00646F04"/>
    <w:rsid w:val="0064771B"/>
    <w:rsid w:val="0065459D"/>
    <w:rsid w:val="0065619D"/>
    <w:rsid w:val="00657BBD"/>
    <w:rsid w:val="006601BB"/>
    <w:rsid w:val="00660C00"/>
    <w:rsid w:val="006610F4"/>
    <w:rsid w:val="00662AA2"/>
    <w:rsid w:val="00664F89"/>
    <w:rsid w:val="0067063C"/>
    <w:rsid w:val="006720C6"/>
    <w:rsid w:val="00673C97"/>
    <w:rsid w:val="006768F2"/>
    <w:rsid w:val="00677CA0"/>
    <w:rsid w:val="00685344"/>
    <w:rsid w:val="00686EF0"/>
    <w:rsid w:val="00693935"/>
    <w:rsid w:val="00694389"/>
    <w:rsid w:val="0069579E"/>
    <w:rsid w:val="00697994"/>
    <w:rsid w:val="006A07BF"/>
    <w:rsid w:val="006A1F76"/>
    <w:rsid w:val="006A4A1B"/>
    <w:rsid w:val="006A4F4D"/>
    <w:rsid w:val="006A506A"/>
    <w:rsid w:val="006B0479"/>
    <w:rsid w:val="006B50DD"/>
    <w:rsid w:val="006B58DF"/>
    <w:rsid w:val="006B6B81"/>
    <w:rsid w:val="006B7B1E"/>
    <w:rsid w:val="006B7FFE"/>
    <w:rsid w:val="006D1E58"/>
    <w:rsid w:val="006D69DA"/>
    <w:rsid w:val="006D6AF6"/>
    <w:rsid w:val="006D7AD4"/>
    <w:rsid w:val="006E2A8C"/>
    <w:rsid w:val="006E33F4"/>
    <w:rsid w:val="006E3A49"/>
    <w:rsid w:val="006E3BE0"/>
    <w:rsid w:val="006F2C52"/>
    <w:rsid w:val="006F4B10"/>
    <w:rsid w:val="00704A00"/>
    <w:rsid w:val="0070616C"/>
    <w:rsid w:val="0071184A"/>
    <w:rsid w:val="00712E6E"/>
    <w:rsid w:val="00716708"/>
    <w:rsid w:val="00717EC6"/>
    <w:rsid w:val="007277F5"/>
    <w:rsid w:val="00730178"/>
    <w:rsid w:val="00730C1A"/>
    <w:rsid w:val="00746334"/>
    <w:rsid w:val="00747134"/>
    <w:rsid w:val="0075188D"/>
    <w:rsid w:val="00752079"/>
    <w:rsid w:val="007526DA"/>
    <w:rsid w:val="00761C4A"/>
    <w:rsid w:val="007623E7"/>
    <w:rsid w:val="0076705F"/>
    <w:rsid w:val="0077441C"/>
    <w:rsid w:val="00775926"/>
    <w:rsid w:val="00776EBE"/>
    <w:rsid w:val="00783E55"/>
    <w:rsid w:val="00784D97"/>
    <w:rsid w:val="007851C4"/>
    <w:rsid w:val="0079022B"/>
    <w:rsid w:val="007906DE"/>
    <w:rsid w:val="007A09F7"/>
    <w:rsid w:val="007A2A40"/>
    <w:rsid w:val="007C077C"/>
    <w:rsid w:val="007C0F6D"/>
    <w:rsid w:val="007C355B"/>
    <w:rsid w:val="007C4E74"/>
    <w:rsid w:val="007C56C5"/>
    <w:rsid w:val="007C73C3"/>
    <w:rsid w:val="007C7828"/>
    <w:rsid w:val="007D0210"/>
    <w:rsid w:val="007D15E4"/>
    <w:rsid w:val="007D40F7"/>
    <w:rsid w:val="007D46DE"/>
    <w:rsid w:val="007E0632"/>
    <w:rsid w:val="007E0CCC"/>
    <w:rsid w:val="007E2EE9"/>
    <w:rsid w:val="007E3FF6"/>
    <w:rsid w:val="007E4C30"/>
    <w:rsid w:val="007F072F"/>
    <w:rsid w:val="007F5F61"/>
    <w:rsid w:val="0080331D"/>
    <w:rsid w:val="008037FE"/>
    <w:rsid w:val="00803BEB"/>
    <w:rsid w:val="00804E89"/>
    <w:rsid w:val="00813902"/>
    <w:rsid w:val="00817D15"/>
    <w:rsid w:val="00820E2F"/>
    <w:rsid w:val="00820F3E"/>
    <w:rsid w:val="00822160"/>
    <w:rsid w:val="00826DBF"/>
    <w:rsid w:val="00827412"/>
    <w:rsid w:val="0082792D"/>
    <w:rsid w:val="00831E82"/>
    <w:rsid w:val="00841CC0"/>
    <w:rsid w:val="008474BE"/>
    <w:rsid w:val="0085396F"/>
    <w:rsid w:val="00861D5A"/>
    <w:rsid w:val="00862D41"/>
    <w:rsid w:val="00864442"/>
    <w:rsid w:val="00867B01"/>
    <w:rsid w:val="00874EE5"/>
    <w:rsid w:val="008862CE"/>
    <w:rsid w:val="00887A24"/>
    <w:rsid w:val="00890C29"/>
    <w:rsid w:val="0089126E"/>
    <w:rsid w:val="00892D62"/>
    <w:rsid w:val="008949C5"/>
    <w:rsid w:val="008A2327"/>
    <w:rsid w:val="008A5969"/>
    <w:rsid w:val="008B2CCA"/>
    <w:rsid w:val="008B38DF"/>
    <w:rsid w:val="008B442E"/>
    <w:rsid w:val="008B6EAF"/>
    <w:rsid w:val="008C09DC"/>
    <w:rsid w:val="008C4CF7"/>
    <w:rsid w:val="008C6D19"/>
    <w:rsid w:val="008D00FA"/>
    <w:rsid w:val="008D2127"/>
    <w:rsid w:val="008D340B"/>
    <w:rsid w:val="008D3797"/>
    <w:rsid w:val="008E2002"/>
    <w:rsid w:val="008E37BF"/>
    <w:rsid w:val="008E5E04"/>
    <w:rsid w:val="008F1E62"/>
    <w:rsid w:val="008F7019"/>
    <w:rsid w:val="00900A95"/>
    <w:rsid w:val="00900C8B"/>
    <w:rsid w:val="00901B07"/>
    <w:rsid w:val="00906951"/>
    <w:rsid w:val="00911058"/>
    <w:rsid w:val="0091276E"/>
    <w:rsid w:val="00913D7D"/>
    <w:rsid w:val="0092115E"/>
    <w:rsid w:val="00921E67"/>
    <w:rsid w:val="00930233"/>
    <w:rsid w:val="009322CC"/>
    <w:rsid w:val="00942E84"/>
    <w:rsid w:val="00946F91"/>
    <w:rsid w:val="00952F75"/>
    <w:rsid w:val="009533B4"/>
    <w:rsid w:val="00953824"/>
    <w:rsid w:val="00953A0D"/>
    <w:rsid w:val="00960307"/>
    <w:rsid w:val="00960A11"/>
    <w:rsid w:val="009663ED"/>
    <w:rsid w:val="00972DBC"/>
    <w:rsid w:val="00972F17"/>
    <w:rsid w:val="00973967"/>
    <w:rsid w:val="00973D35"/>
    <w:rsid w:val="00976501"/>
    <w:rsid w:val="009768E5"/>
    <w:rsid w:val="00977458"/>
    <w:rsid w:val="009802D5"/>
    <w:rsid w:val="00985CCA"/>
    <w:rsid w:val="0099119F"/>
    <w:rsid w:val="00992660"/>
    <w:rsid w:val="00992D35"/>
    <w:rsid w:val="00997C7A"/>
    <w:rsid w:val="009A2A6E"/>
    <w:rsid w:val="009A7368"/>
    <w:rsid w:val="009B3294"/>
    <w:rsid w:val="009B33BC"/>
    <w:rsid w:val="009B6D50"/>
    <w:rsid w:val="009C0EE3"/>
    <w:rsid w:val="009C1DBD"/>
    <w:rsid w:val="009D1444"/>
    <w:rsid w:val="009D23FD"/>
    <w:rsid w:val="009D5D78"/>
    <w:rsid w:val="009D7646"/>
    <w:rsid w:val="009E1A97"/>
    <w:rsid w:val="009F0C2E"/>
    <w:rsid w:val="009F0C63"/>
    <w:rsid w:val="009F615C"/>
    <w:rsid w:val="00A00FCF"/>
    <w:rsid w:val="00A02D75"/>
    <w:rsid w:val="00A044E2"/>
    <w:rsid w:val="00A056DC"/>
    <w:rsid w:val="00A06D5F"/>
    <w:rsid w:val="00A11DAA"/>
    <w:rsid w:val="00A13DF3"/>
    <w:rsid w:val="00A13F97"/>
    <w:rsid w:val="00A252A4"/>
    <w:rsid w:val="00A27FBC"/>
    <w:rsid w:val="00A307AE"/>
    <w:rsid w:val="00A31393"/>
    <w:rsid w:val="00A35FE7"/>
    <w:rsid w:val="00A4700B"/>
    <w:rsid w:val="00A548B6"/>
    <w:rsid w:val="00A62B8C"/>
    <w:rsid w:val="00A64C05"/>
    <w:rsid w:val="00A6649E"/>
    <w:rsid w:val="00A74486"/>
    <w:rsid w:val="00A7477C"/>
    <w:rsid w:val="00A7520E"/>
    <w:rsid w:val="00A75387"/>
    <w:rsid w:val="00A90487"/>
    <w:rsid w:val="00A91044"/>
    <w:rsid w:val="00A929B6"/>
    <w:rsid w:val="00A937DF"/>
    <w:rsid w:val="00A9425A"/>
    <w:rsid w:val="00AA2682"/>
    <w:rsid w:val="00AA31A5"/>
    <w:rsid w:val="00AA361A"/>
    <w:rsid w:val="00AA7E5A"/>
    <w:rsid w:val="00AB7299"/>
    <w:rsid w:val="00AC20C0"/>
    <w:rsid w:val="00AC2E67"/>
    <w:rsid w:val="00AC5046"/>
    <w:rsid w:val="00AD155C"/>
    <w:rsid w:val="00AD3706"/>
    <w:rsid w:val="00AE029B"/>
    <w:rsid w:val="00AE0B0B"/>
    <w:rsid w:val="00AE1788"/>
    <w:rsid w:val="00AE46FB"/>
    <w:rsid w:val="00AE5E2B"/>
    <w:rsid w:val="00AE7B05"/>
    <w:rsid w:val="00AF0BDA"/>
    <w:rsid w:val="00AF2220"/>
    <w:rsid w:val="00AF333A"/>
    <w:rsid w:val="00AF33CA"/>
    <w:rsid w:val="00AF3446"/>
    <w:rsid w:val="00AF5268"/>
    <w:rsid w:val="00AF7DDC"/>
    <w:rsid w:val="00B00C68"/>
    <w:rsid w:val="00B01744"/>
    <w:rsid w:val="00B0771F"/>
    <w:rsid w:val="00B12A38"/>
    <w:rsid w:val="00B2285D"/>
    <w:rsid w:val="00B33045"/>
    <w:rsid w:val="00B34C9A"/>
    <w:rsid w:val="00B4538E"/>
    <w:rsid w:val="00B45B29"/>
    <w:rsid w:val="00B5089E"/>
    <w:rsid w:val="00B53608"/>
    <w:rsid w:val="00B60006"/>
    <w:rsid w:val="00B62BE2"/>
    <w:rsid w:val="00B6503A"/>
    <w:rsid w:val="00B65DDF"/>
    <w:rsid w:val="00B7036E"/>
    <w:rsid w:val="00B719A3"/>
    <w:rsid w:val="00B71A4A"/>
    <w:rsid w:val="00B72356"/>
    <w:rsid w:val="00B7261C"/>
    <w:rsid w:val="00B726B0"/>
    <w:rsid w:val="00B8538D"/>
    <w:rsid w:val="00B929E7"/>
    <w:rsid w:val="00B9333D"/>
    <w:rsid w:val="00BA1CE0"/>
    <w:rsid w:val="00BA1D8E"/>
    <w:rsid w:val="00BA6064"/>
    <w:rsid w:val="00BA6356"/>
    <w:rsid w:val="00BA68A2"/>
    <w:rsid w:val="00BB06EC"/>
    <w:rsid w:val="00BB0B0F"/>
    <w:rsid w:val="00BB10DC"/>
    <w:rsid w:val="00BB1BF5"/>
    <w:rsid w:val="00BB1E55"/>
    <w:rsid w:val="00BB7C3A"/>
    <w:rsid w:val="00BC6BC4"/>
    <w:rsid w:val="00BD48E6"/>
    <w:rsid w:val="00BD6CC5"/>
    <w:rsid w:val="00BE2296"/>
    <w:rsid w:val="00BE33FF"/>
    <w:rsid w:val="00BE5C9F"/>
    <w:rsid w:val="00BE70FE"/>
    <w:rsid w:val="00BF6EA3"/>
    <w:rsid w:val="00C01DBC"/>
    <w:rsid w:val="00C038B5"/>
    <w:rsid w:val="00C048EF"/>
    <w:rsid w:val="00C07629"/>
    <w:rsid w:val="00C116A2"/>
    <w:rsid w:val="00C16FC8"/>
    <w:rsid w:val="00C17EBB"/>
    <w:rsid w:val="00C2066B"/>
    <w:rsid w:val="00C26FFE"/>
    <w:rsid w:val="00C34465"/>
    <w:rsid w:val="00C35A67"/>
    <w:rsid w:val="00C36D7C"/>
    <w:rsid w:val="00C43A0D"/>
    <w:rsid w:val="00C45439"/>
    <w:rsid w:val="00C5188A"/>
    <w:rsid w:val="00C523A6"/>
    <w:rsid w:val="00C527E8"/>
    <w:rsid w:val="00C54A5E"/>
    <w:rsid w:val="00C55793"/>
    <w:rsid w:val="00C56419"/>
    <w:rsid w:val="00C569C9"/>
    <w:rsid w:val="00C60252"/>
    <w:rsid w:val="00C66F69"/>
    <w:rsid w:val="00C67269"/>
    <w:rsid w:val="00C70625"/>
    <w:rsid w:val="00C72D8B"/>
    <w:rsid w:val="00C770AB"/>
    <w:rsid w:val="00C7727C"/>
    <w:rsid w:val="00C82502"/>
    <w:rsid w:val="00C85386"/>
    <w:rsid w:val="00C86669"/>
    <w:rsid w:val="00C962CE"/>
    <w:rsid w:val="00C979B9"/>
    <w:rsid w:val="00CA3BF5"/>
    <w:rsid w:val="00CA3BF7"/>
    <w:rsid w:val="00CB6946"/>
    <w:rsid w:val="00CC3B56"/>
    <w:rsid w:val="00CC5F1B"/>
    <w:rsid w:val="00CC6083"/>
    <w:rsid w:val="00CC748E"/>
    <w:rsid w:val="00CD703B"/>
    <w:rsid w:val="00CE0FB7"/>
    <w:rsid w:val="00CE427B"/>
    <w:rsid w:val="00CE42D3"/>
    <w:rsid w:val="00CE69ED"/>
    <w:rsid w:val="00CE7CAC"/>
    <w:rsid w:val="00CF0808"/>
    <w:rsid w:val="00CF0E3B"/>
    <w:rsid w:val="00D0285F"/>
    <w:rsid w:val="00D06BB2"/>
    <w:rsid w:val="00D11376"/>
    <w:rsid w:val="00D15817"/>
    <w:rsid w:val="00D15E2A"/>
    <w:rsid w:val="00D16805"/>
    <w:rsid w:val="00D24150"/>
    <w:rsid w:val="00D263E5"/>
    <w:rsid w:val="00D30F0D"/>
    <w:rsid w:val="00D31963"/>
    <w:rsid w:val="00D3599B"/>
    <w:rsid w:val="00D42B07"/>
    <w:rsid w:val="00D43A88"/>
    <w:rsid w:val="00D466DF"/>
    <w:rsid w:val="00D52FB9"/>
    <w:rsid w:val="00D5585D"/>
    <w:rsid w:val="00D600A1"/>
    <w:rsid w:val="00D606C0"/>
    <w:rsid w:val="00D62840"/>
    <w:rsid w:val="00D630F8"/>
    <w:rsid w:val="00D66CD5"/>
    <w:rsid w:val="00D70C8D"/>
    <w:rsid w:val="00D8128E"/>
    <w:rsid w:val="00D81A32"/>
    <w:rsid w:val="00D8205A"/>
    <w:rsid w:val="00D848C1"/>
    <w:rsid w:val="00D852A0"/>
    <w:rsid w:val="00D8635F"/>
    <w:rsid w:val="00D929D9"/>
    <w:rsid w:val="00D940AC"/>
    <w:rsid w:val="00DA14B8"/>
    <w:rsid w:val="00DA15F6"/>
    <w:rsid w:val="00DB1549"/>
    <w:rsid w:val="00DB3B12"/>
    <w:rsid w:val="00DB504D"/>
    <w:rsid w:val="00DB570C"/>
    <w:rsid w:val="00DB58F2"/>
    <w:rsid w:val="00DB7292"/>
    <w:rsid w:val="00DC2FAB"/>
    <w:rsid w:val="00DC363B"/>
    <w:rsid w:val="00DC7B8A"/>
    <w:rsid w:val="00DD1152"/>
    <w:rsid w:val="00DD139F"/>
    <w:rsid w:val="00DD18EC"/>
    <w:rsid w:val="00DD36C0"/>
    <w:rsid w:val="00DD5472"/>
    <w:rsid w:val="00DD5613"/>
    <w:rsid w:val="00DD717D"/>
    <w:rsid w:val="00DE1F05"/>
    <w:rsid w:val="00DE3647"/>
    <w:rsid w:val="00DE6FA1"/>
    <w:rsid w:val="00DF67D2"/>
    <w:rsid w:val="00E04EF3"/>
    <w:rsid w:val="00E0542A"/>
    <w:rsid w:val="00E10750"/>
    <w:rsid w:val="00E107E2"/>
    <w:rsid w:val="00E12EC3"/>
    <w:rsid w:val="00E137E1"/>
    <w:rsid w:val="00E13FA9"/>
    <w:rsid w:val="00E15BBE"/>
    <w:rsid w:val="00E22487"/>
    <w:rsid w:val="00E24CF2"/>
    <w:rsid w:val="00E40017"/>
    <w:rsid w:val="00E425AB"/>
    <w:rsid w:val="00E55717"/>
    <w:rsid w:val="00E5589F"/>
    <w:rsid w:val="00E6067B"/>
    <w:rsid w:val="00E646AD"/>
    <w:rsid w:val="00E660BF"/>
    <w:rsid w:val="00E66DA1"/>
    <w:rsid w:val="00E67D67"/>
    <w:rsid w:val="00E72DC1"/>
    <w:rsid w:val="00E73291"/>
    <w:rsid w:val="00E73D82"/>
    <w:rsid w:val="00E74988"/>
    <w:rsid w:val="00E80E77"/>
    <w:rsid w:val="00E84A26"/>
    <w:rsid w:val="00E85A2D"/>
    <w:rsid w:val="00E86F9F"/>
    <w:rsid w:val="00E87BA5"/>
    <w:rsid w:val="00E916A1"/>
    <w:rsid w:val="00E92D0E"/>
    <w:rsid w:val="00E96A59"/>
    <w:rsid w:val="00EA1982"/>
    <w:rsid w:val="00EA1E60"/>
    <w:rsid w:val="00EA5559"/>
    <w:rsid w:val="00EB4BF7"/>
    <w:rsid w:val="00EB4CA7"/>
    <w:rsid w:val="00EC20F4"/>
    <w:rsid w:val="00EC57B8"/>
    <w:rsid w:val="00EC6555"/>
    <w:rsid w:val="00EC7EEB"/>
    <w:rsid w:val="00ED186B"/>
    <w:rsid w:val="00ED2C06"/>
    <w:rsid w:val="00EE2BBD"/>
    <w:rsid w:val="00EF17D2"/>
    <w:rsid w:val="00EF3405"/>
    <w:rsid w:val="00EF636A"/>
    <w:rsid w:val="00F04AF0"/>
    <w:rsid w:val="00F12CF9"/>
    <w:rsid w:val="00F14A7F"/>
    <w:rsid w:val="00F15CD5"/>
    <w:rsid w:val="00F165BE"/>
    <w:rsid w:val="00F1796D"/>
    <w:rsid w:val="00F205A7"/>
    <w:rsid w:val="00F24A7A"/>
    <w:rsid w:val="00F27309"/>
    <w:rsid w:val="00F36230"/>
    <w:rsid w:val="00F37833"/>
    <w:rsid w:val="00F41C11"/>
    <w:rsid w:val="00F42E0D"/>
    <w:rsid w:val="00F43915"/>
    <w:rsid w:val="00F468E5"/>
    <w:rsid w:val="00F540DF"/>
    <w:rsid w:val="00F5498F"/>
    <w:rsid w:val="00F56D0D"/>
    <w:rsid w:val="00F60021"/>
    <w:rsid w:val="00F65986"/>
    <w:rsid w:val="00F66E74"/>
    <w:rsid w:val="00F715D0"/>
    <w:rsid w:val="00F71AB4"/>
    <w:rsid w:val="00F71E72"/>
    <w:rsid w:val="00F72AD7"/>
    <w:rsid w:val="00F739C2"/>
    <w:rsid w:val="00F76852"/>
    <w:rsid w:val="00F8266B"/>
    <w:rsid w:val="00F90AFF"/>
    <w:rsid w:val="00FA02C6"/>
    <w:rsid w:val="00FA5F0A"/>
    <w:rsid w:val="00FB3A6C"/>
    <w:rsid w:val="00FB4001"/>
    <w:rsid w:val="00FB492E"/>
    <w:rsid w:val="00FC1734"/>
    <w:rsid w:val="00FC2998"/>
    <w:rsid w:val="00FC7AA8"/>
    <w:rsid w:val="00FD0B72"/>
    <w:rsid w:val="00FE1203"/>
    <w:rsid w:val="00FE5C65"/>
    <w:rsid w:val="00FE707B"/>
    <w:rsid w:val="00FF46D9"/>
    <w:rsid w:val="00FF5CFB"/>
    <w:rsid w:val="00FF7B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8908BFA"/>
  <w15:docId w15:val="{5D9A60BC-A7DF-443F-8613-39C7F5A37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120" w:line="312" w:lineRule="auto"/>
      <w:ind w:left="737"/>
    </w:pPr>
    <w:rPr>
      <w:rFonts w:ascii="Arial" w:hAnsi="Arial"/>
      <w:sz w:val="19"/>
      <w:szCs w:val="24"/>
    </w:rPr>
  </w:style>
  <w:style w:type="paragraph" w:styleId="Kop1">
    <w:name w:val="heading 1"/>
    <w:aliases w:val="Hoofdstuk,Section Heading,sectionHeading,hoofdstuk,hfd + Justified,Left:  0 mm,First line:  0 mm + Justified...,Hoofdstuk nummer"/>
    <w:basedOn w:val="Standaard"/>
    <w:next w:val="Standaard"/>
    <w:qFormat/>
    <w:pPr>
      <w:keepNext/>
      <w:pageBreakBefore/>
      <w:numPr>
        <w:numId w:val="1"/>
      </w:numPr>
      <w:spacing w:before="240" w:after="60"/>
      <w:outlineLvl w:val="0"/>
    </w:pPr>
    <w:rPr>
      <w:rFonts w:cs="Arial"/>
      <w:b/>
      <w:bCs/>
      <w:kern w:val="32"/>
      <w:sz w:val="22"/>
      <w:szCs w:val="32"/>
    </w:rPr>
  </w:style>
  <w:style w:type="paragraph" w:styleId="Kop2">
    <w:name w:val="heading 2"/>
    <w:aliases w:val="Bijlage,Reset numbering,Paragraaf,paragraaf,paragraafnummer,h2,H2,Heading 2 Hidden,Level 2 Topic Heading,...t,..."/>
    <w:basedOn w:val="Standaard"/>
    <w:next w:val="Standaard"/>
    <w:qFormat/>
    <w:pPr>
      <w:keepNext/>
      <w:numPr>
        <w:ilvl w:val="1"/>
        <w:numId w:val="1"/>
      </w:numPr>
      <w:spacing w:before="360" w:after="0"/>
      <w:outlineLvl w:val="1"/>
    </w:pPr>
    <w:rPr>
      <w:rFonts w:cs="Arial"/>
      <w:b/>
      <w:bCs/>
      <w:iCs/>
      <w:sz w:val="22"/>
      <w:szCs w:val="28"/>
    </w:rPr>
  </w:style>
  <w:style w:type="paragraph" w:styleId="Kop3">
    <w:name w:val="heading 3"/>
    <w:aliases w:val="Voorwoord,Level 1 - 1,Sub-paragraaf,subparagraaf + Voor:  0 pt + Voor: ...,subparagraaf,Subparagraaf,H3,h3"/>
    <w:basedOn w:val="Standaard"/>
    <w:next w:val="Standaard"/>
    <w:qFormat/>
    <w:pPr>
      <w:keepNext/>
      <w:numPr>
        <w:ilvl w:val="2"/>
        <w:numId w:val="1"/>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pPr>
      <w:keepNext/>
      <w:spacing w:before="60" w:after="0"/>
      <w:ind w:left="47"/>
      <w:outlineLvl w:val="5"/>
    </w:pPr>
    <w:rPr>
      <w:b/>
      <w:bCs/>
      <w:smallCaps/>
    </w:rPr>
  </w:style>
  <w:style w:type="paragraph" w:styleId="Kop7">
    <w:name w:val="heading 7"/>
    <w:basedOn w:val="Standaard"/>
    <w:next w:val="Standaard"/>
    <w:qFormat/>
    <w:pPr>
      <w:keepNext/>
      <w:spacing w:before="60" w:after="0"/>
      <w:ind w:left="110"/>
      <w:outlineLvl w:val="6"/>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style>
  <w:style w:type="paragraph" w:customStyle="1" w:styleId="tussenkop">
    <w:name w:val="tussenkop"/>
    <w:basedOn w:val="Kop5"/>
    <w:next w:val="Standaard"/>
    <w:pPr>
      <w:numPr>
        <w:ilvl w:val="0"/>
        <w:numId w:val="0"/>
      </w:numPr>
      <w:ind w:left="737"/>
    </w:pPr>
    <w:rPr>
      <w:i/>
    </w:rPr>
  </w:style>
  <w:style w:type="paragraph" w:customStyle="1" w:styleId="opsommingbullit">
    <w:name w:val="opsomming bullit"/>
    <w:basedOn w:val="Standaard"/>
    <w:pPr>
      <w:numPr>
        <w:numId w:val="2"/>
      </w:numPr>
      <w:spacing w:after="0"/>
      <w:ind w:left="1021" w:hanging="284"/>
    </w:pPr>
  </w:style>
  <w:style w:type="paragraph" w:customStyle="1" w:styleId="opsommingletter">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rPr>
      <w:color w:val="0000FF"/>
      <w:u w:val="single"/>
    </w:rPr>
  </w:style>
  <w:style w:type="paragraph" w:customStyle="1" w:styleId="kopvoorblad">
    <w:name w:val="kop voorblad"/>
    <w:basedOn w:val="Koptekst"/>
    <w:pPr>
      <w:tabs>
        <w:tab w:val="clear" w:pos="4536"/>
        <w:tab w:val="clear" w:pos="9072"/>
      </w:tabs>
      <w:jc w:val="center"/>
    </w:pPr>
    <w:rPr>
      <w:b/>
      <w:sz w:val="44"/>
    </w:rPr>
  </w:style>
  <w:style w:type="paragraph" w:customStyle="1" w:styleId="onderkopvoorblad">
    <w:name w:val="onderkop voorblad"/>
    <w:basedOn w:val="kopvoorblad"/>
    <w:rPr>
      <w:sz w:val="32"/>
    </w:rPr>
  </w:style>
  <w:style w:type="paragraph" w:customStyle="1" w:styleId="inhoudmanagement">
    <w:name w:val="inhoud/management"/>
    <w:basedOn w:val="Standaard"/>
    <w:next w:val="Standaard"/>
    <w:pPr>
      <w:pageBreakBefore/>
      <w:tabs>
        <w:tab w:val="left" w:pos="1440"/>
      </w:tabs>
    </w:pPr>
    <w:rPr>
      <w:b/>
      <w:sz w:val="22"/>
    </w:rPr>
  </w:style>
  <w:style w:type="paragraph" w:styleId="Plattetekstinspringen">
    <w:name w:val="Body Text Indent"/>
    <w:basedOn w:val="Standaard"/>
  </w:style>
  <w:style w:type="paragraph" w:customStyle="1" w:styleId="genummerdstandaard">
    <w:name w:val="genummerd standaard"/>
    <w:basedOn w:val="Standaard"/>
    <w:pPr>
      <w:numPr>
        <w:numId w:val="5"/>
      </w:numPr>
      <w:spacing w:after="0" w:line="360" w:lineRule="auto"/>
    </w:pPr>
    <w:rPr>
      <w:rFonts w:cs="Arial"/>
      <w:sz w:val="20"/>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numPr>
        <w:numId w:val="4"/>
      </w:numPr>
      <w:spacing w:after="120"/>
    </w:pPr>
  </w:style>
  <w:style w:type="paragraph" w:customStyle="1" w:styleId="bijlage">
    <w:name w:val="bijlage"/>
    <w:basedOn w:val="Standaard"/>
    <w:next w:val="Standaard"/>
    <w:pPr>
      <w:pageBreakBefore/>
      <w:numPr>
        <w:numId w:val="6"/>
      </w:numPr>
    </w:pPr>
    <w:rPr>
      <w:b/>
      <w:sz w:val="22"/>
    </w:rPr>
  </w:style>
  <w:style w:type="paragraph" w:customStyle="1" w:styleId="verklarendetekst">
    <w:name w:val="verklarende tekst"/>
    <w:basedOn w:val="Standaard"/>
    <w:next w:val="Standaard"/>
    <w:pPr>
      <w:ind w:left="1134"/>
    </w:pPr>
    <w:rPr>
      <w:i/>
      <w:sz w:val="16"/>
    </w:rPr>
  </w:style>
  <w:style w:type="paragraph" w:customStyle="1" w:styleId="formulierkop">
    <w:name w:val="formulierkop"/>
    <w:basedOn w:val="Standaard"/>
    <w:next w:val="Standaard"/>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pPr>
    <w:rPr>
      <w:b/>
      <w:color w:val="FFFFFF"/>
      <w:sz w:val="22"/>
    </w:rPr>
  </w:style>
  <w:style w:type="paragraph" w:customStyle="1" w:styleId="formulierstandaard">
    <w:name w:val="formulier standaard"/>
    <w:basedOn w:val="Standaard"/>
    <w:pPr>
      <w:ind w:left="113"/>
    </w:pPr>
  </w:style>
  <w:style w:type="paragraph" w:customStyle="1" w:styleId="formulierbullit">
    <w:name w:val="formulier bullit"/>
    <w:basedOn w:val="opsommingbullit"/>
    <w:pPr>
      <w:ind w:left="907" w:hanging="170"/>
    </w:pPr>
  </w:style>
  <w:style w:type="paragraph" w:customStyle="1" w:styleId="contractkop">
    <w:name w:val="contract kop"/>
    <w:basedOn w:val="Standaard"/>
    <w:next w:val="contractartikel"/>
    <w:pPr>
      <w:numPr>
        <w:numId w:val="7"/>
      </w:numPr>
      <w:spacing w:before="240" w:after="0" w:line="288" w:lineRule="auto"/>
    </w:pPr>
    <w:rPr>
      <w:b/>
      <w:sz w:val="20"/>
      <w:szCs w:val="20"/>
    </w:rPr>
  </w:style>
  <w:style w:type="paragraph" w:customStyle="1" w:styleId="contractartikel">
    <w:name w:val="contract artikel"/>
    <w:basedOn w:val="contractkop"/>
    <w:pPr>
      <w:numPr>
        <w:ilvl w:val="1"/>
        <w:numId w:val="8"/>
      </w:numPr>
      <w:spacing w:before="0" w:after="120"/>
    </w:pPr>
    <w:rPr>
      <w:b w:val="0"/>
      <w:sz w:val="18"/>
    </w:rPr>
  </w:style>
  <w:style w:type="paragraph" w:customStyle="1" w:styleId="kopbijlagevoorblad">
    <w:name w:val="kop bijlage voorblad"/>
    <w:basedOn w:val="kopvoorblad"/>
    <w:next w:val="Standaard"/>
    <w:pPr>
      <w:spacing w:before="2400"/>
    </w:pPr>
    <w:rPr>
      <w:sz w:val="40"/>
    </w:rPr>
  </w:style>
  <w:style w:type="paragraph" w:customStyle="1" w:styleId="artikelkop">
    <w:name w:val="artikelkop"/>
    <w:basedOn w:val="Standaard"/>
    <w:pPr>
      <w:numPr>
        <w:numId w:val="3"/>
      </w:numPr>
      <w:spacing w:before="240" w:after="60"/>
    </w:pPr>
    <w:rPr>
      <w:b/>
      <w:sz w:val="20"/>
    </w:rPr>
  </w:style>
  <w:style w:type="paragraph" w:customStyle="1" w:styleId="arikel">
    <w:name w:val="arikel"/>
    <w:basedOn w:val="Standaard"/>
    <w:pPr>
      <w:numPr>
        <w:ilvl w:val="1"/>
        <w:numId w:val="3"/>
      </w:numPr>
    </w:pPr>
    <w:rPr>
      <w:sz w:val="20"/>
    </w:rPr>
  </w:style>
  <w:style w:type="paragraph" w:styleId="Inhopg1">
    <w:name w:val="toc 1"/>
    <w:basedOn w:val="Standaard"/>
    <w:next w:val="Standaard"/>
    <w:autoRedefine/>
    <w:semiHidden/>
    <w:pPr>
      <w:ind w:left="0"/>
    </w:pPr>
  </w:style>
  <w:style w:type="paragraph" w:styleId="Inhopg2">
    <w:name w:val="toc 2"/>
    <w:basedOn w:val="Standaard"/>
    <w:next w:val="Standaard"/>
    <w:autoRedefine/>
    <w:semiHidden/>
    <w:pPr>
      <w:ind w:left="190"/>
    </w:pPr>
  </w:style>
  <w:style w:type="paragraph" w:styleId="Inhopg3">
    <w:name w:val="toc 3"/>
    <w:basedOn w:val="Standaard"/>
    <w:next w:val="Standaard"/>
    <w:autoRedefine/>
    <w:semiHidden/>
    <w:pPr>
      <w:ind w:left="380"/>
    </w:pPr>
  </w:style>
  <w:style w:type="paragraph" w:styleId="Inhopg4">
    <w:name w:val="toc 4"/>
    <w:basedOn w:val="Standaard"/>
    <w:next w:val="Standaard"/>
    <w:autoRedefine/>
    <w:semiHidden/>
    <w:pPr>
      <w:ind w:left="570"/>
    </w:pPr>
  </w:style>
  <w:style w:type="paragraph" w:styleId="Inhopg5">
    <w:name w:val="toc 5"/>
    <w:basedOn w:val="Standaard"/>
    <w:next w:val="Standaard"/>
    <w:autoRedefine/>
    <w:semiHidden/>
    <w:pPr>
      <w:ind w:left="760"/>
    </w:pPr>
  </w:style>
  <w:style w:type="paragraph" w:styleId="Inhopg6">
    <w:name w:val="toc 6"/>
    <w:basedOn w:val="Standaard"/>
    <w:next w:val="Standaard"/>
    <w:autoRedefine/>
    <w:semiHidden/>
    <w:pPr>
      <w:ind w:left="950"/>
    </w:pPr>
  </w:style>
  <w:style w:type="paragraph" w:styleId="Inhopg7">
    <w:name w:val="toc 7"/>
    <w:basedOn w:val="Standaard"/>
    <w:next w:val="Standaard"/>
    <w:autoRedefine/>
    <w:semiHidden/>
    <w:pPr>
      <w:ind w:left="1140"/>
    </w:pPr>
  </w:style>
  <w:style w:type="paragraph" w:styleId="Inhopg8">
    <w:name w:val="toc 8"/>
    <w:basedOn w:val="Standaard"/>
    <w:next w:val="Standaard"/>
    <w:autoRedefine/>
    <w:semiHidden/>
    <w:pPr>
      <w:ind w:left="1330"/>
    </w:pPr>
  </w:style>
  <w:style w:type="paragraph" w:styleId="Inhopg9">
    <w:name w:val="toc 9"/>
    <w:basedOn w:val="Standaard"/>
    <w:next w:val="Standaard"/>
    <w:autoRedefine/>
    <w:semiHidden/>
    <w:pPr>
      <w:ind w:left="1520"/>
    </w:pPr>
  </w:style>
  <w:style w:type="paragraph" w:customStyle="1" w:styleId="uitzend1">
    <w:name w:val="uitzend1"/>
    <w:basedOn w:val="Standaard"/>
    <w:next w:val="Standaard"/>
    <w:pPr>
      <w:spacing w:after="0" w:line="240" w:lineRule="auto"/>
      <w:ind w:left="0"/>
    </w:pPr>
    <w:rPr>
      <w:b/>
      <w:bCs/>
      <w:sz w:val="24"/>
      <w:szCs w:val="20"/>
      <w:lang w:eastAsia="en-US"/>
    </w:rPr>
  </w:style>
  <w:style w:type="paragraph" w:customStyle="1" w:styleId="veilingcontractartikel">
    <w:name w:val="veiling contractartikel"/>
    <w:basedOn w:val="contractartikel"/>
    <w:pPr>
      <w:tabs>
        <w:tab w:val="clear" w:pos="737"/>
        <w:tab w:val="num" w:pos="-1440"/>
      </w:tabs>
    </w:pPr>
  </w:style>
  <w:style w:type="paragraph" w:customStyle="1" w:styleId="veilingcontractkop">
    <w:name w:val="veiling contractkop"/>
    <w:basedOn w:val="contractkop"/>
    <w:next w:val="veilingcontractartikel"/>
    <w:pPr>
      <w:numPr>
        <w:numId w:val="0"/>
      </w:numPr>
      <w:tabs>
        <w:tab w:val="num" w:pos="737"/>
      </w:tabs>
      <w:ind w:left="737" w:hanging="737"/>
    </w:p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szCs w:val="16"/>
    </w:rPr>
  </w:style>
  <w:style w:type="paragraph" w:styleId="Tekstopmerking">
    <w:name w:val="annotation text"/>
    <w:basedOn w:val="Standaard"/>
    <w:semiHidden/>
    <w:rPr>
      <w:sz w:val="20"/>
      <w:szCs w:val="20"/>
    </w:rPr>
  </w:style>
  <w:style w:type="paragraph" w:styleId="Onderwerpvanopmerking">
    <w:name w:val="annotation subject"/>
    <w:basedOn w:val="Tekstopmerking"/>
    <w:next w:val="Tekstopmerking"/>
    <w:semiHidden/>
    <w:rPr>
      <w:b/>
      <w:bCs/>
    </w:rPr>
  </w:style>
  <w:style w:type="paragraph" w:styleId="Plattetekstinspringen2">
    <w:name w:val="Body Text Indent 2"/>
    <w:basedOn w:val="Standaard"/>
    <w:pPr>
      <w:ind w:left="1080" w:hanging="343"/>
    </w:pPr>
  </w:style>
  <w:style w:type="paragraph" w:customStyle="1" w:styleId="Char">
    <w:name w:val="Char"/>
    <w:basedOn w:val="Standaard"/>
    <w:rsid w:val="000C4830"/>
    <w:pPr>
      <w:spacing w:after="160" w:line="240" w:lineRule="exact"/>
      <w:ind w:left="0"/>
    </w:pPr>
    <w:rPr>
      <w:rFonts w:ascii="Tahoma" w:hAnsi="Tahoma"/>
      <w:sz w:val="20"/>
      <w:szCs w:val="20"/>
      <w:lang w:val="en-US" w:eastAsia="en-US"/>
    </w:rPr>
  </w:style>
  <w:style w:type="table" w:styleId="Tabelraster">
    <w:name w:val="Table Grid"/>
    <w:basedOn w:val="Standaardtabel"/>
    <w:rsid w:val="009A7368"/>
    <w:pPr>
      <w:spacing w:after="120" w:line="312" w:lineRule="auto"/>
      <w:ind w:left="73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Standaard"/>
    <w:rsid w:val="00B33045"/>
    <w:pPr>
      <w:spacing w:after="160" w:line="240" w:lineRule="exact"/>
      <w:ind w:left="0"/>
    </w:pPr>
    <w:rPr>
      <w:rFonts w:ascii="Tahoma" w:hAnsi="Tahoma"/>
      <w:sz w:val="20"/>
      <w:szCs w:val="20"/>
      <w:lang w:val="en-US" w:eastAsia="en-US"/>
    </w:rPr>
  </w:style>
  <w:style w:type="paragraph" w:styleId="Voetnoottekst">
    <w:name w:val="footnote text"/>
    <w:basedOn w:val="Standaard"/>
    <w:semiHidden/>
    <w:rsid w:val="00BB0B0F"/>
    <w:pPr>
      <w:spacing w:after="0" w:line="240" w:lineRule="auto"/>
      <w:ind w:left="0"/>
    </w:pPr>
    <w:rPr>
      <w:rFonts w:ascii="Times New Roman" w:hAnsi="Times New Roman"/>
      <w:sz w:val="20"/>
      <w:szCs w:val="20"/>
      <w:lang w:eastAsia="en-US"/>
    </w:rPr>
  </w:style>
  <w:style w:type="character" w:styleId="Voetnootmarkering">
    <w:name w:val="footnote reference"/>
    <w:semiHidden/>
    <w:rsid w:val="00BB0B0F"/>
    <w:rPr>
      <w:rFonts w:ascii="Times New Roman" w:hAnsi="Times New Roman" w:cs="Times New Roman"/>
      <w:vertAlign w:val="superscript"/>
    </w:rPr>
  </w:style>
  <w:style w:type="paragraph" w:customStyle="1" w:styleId="ListParagraph1">
    <w:name w:val="List Paragraph1"/>
    <w:basedOn w:val="Standaard"/>
    <w:rsid w:val="00BB0B0F"/>
    <w:pPr>
      <w:spacing w:after="200" w:line="276" w:lineRule="auto"/>
      <w:ind w:left="720"/>
    </w:pPr>
    <w:rPr>
      <w:rFonts w:ascii="Calibri" w:hAnsi="Calibri"/>
      <w:sz w:val="22"/>
      <w:szCs w:val="22"/>
      <w:lang w:eastAsia="en-US"/>
    </w:rPr>
  </w:style>
  <w:style w:type="paragraph" w:customStyle="1" w:styleId="Default">
    <w:name w:val="Default"/>
    <w:rsid w:val="001F388B"/>
    <w:pPr>
      <w:autoSpaceDE w:val="0"/>
      <w:autoSpaceDN w:val="0"/>
      <w:adjustRightInd w:val="0"/>
    </w:pPr>
    <w:rPr>
      <w:rFonts w:ascii="Corbel" w:hAnsi="Corbel" w:cs="Corbel"/>
      <w:color w:val="000000"/>
      <w:sz w:val="24"/>
      <w:szCs w:val="24"/>
    </w:rPr>
  </w:style>
  <w:style w:type="paragraph" w:styleId="Lijstalinea">
    <w:name w:val="List Paragraph"/>
    <w:aliases w:val="Opsomblokjes en substreepjes,Lijst paragraaf"/>
    <w:basedOn w:val="Standaard"/>
    <w:link w:val="LijstalineaChar"/>
    <w:uiPriority w:val="34"/>
    <w:qFormat/>
    <w:rsid w:val="00662AA2"/>
    <w:pPr>
      <w:spacing w:after="0" w:line="264" w:lineRule="auto"/>
      <w:ind w:left="708"/>
    </w:pPr>
    <w:rPr>
      <w:rFonts w:ascii="MetaBookLF-Roman" w:hAnsi="MetaBookLF-Roman"/>
      <w:sz w:val="20"/>
      <w:szCs w:val="20"/>
    </w:rPr>
  </w:style>
  <w:style w:type="paragraph" w:customStyle="1" w:styleId="Inhoud">
    <w:name w:val="Inhoud"/>
    <w:basedOn w:val="Standaard"/>
    <w:rsid w:val="00BA1D8E"/>
    <w:pPr>
      <w:tabs>
        <w:tab w:val="right" w:pos="7655"/>
      </w:tabs>
      <w:spacing w:after="0" w:line="264" w:lineRule="auto"/>
      <w:ind w:left="0"/>
    </w:pPr>
    <w:rPr>
      <w:rFonts w:ascii="MetaBoldLF-Roman" w:hAnsi="MetaBoldLF-Roman"/>
      <w:sz w:val="20"/>
      <w:szCs w:val="20"/>
    </w:rPr>
  </w:style>
  <w:style w:type="character" w:customStyle="1" w:styleId="LijstalineaChar">
    <w:name w:val="Lijstalinea Char"/>
    <w:aliases w:val="Opsomblokjes en substreepjes Char,Lijst paragraaf Char"/>
    <w:link w:val="Lijstalinea"/>
    <w:uiPriority w:val="34"/>
    <w:locked/>
    <w:rsid w:val="00F43915"/>
    <w:rPr>
      <w:rFonts w:ascii="MetaBookLF-Roman" w:hAnsi="MetaBookLF-Roman"/>
    </w:rPr>
  </w:style>
  <w:style w:type="character" w:customStyle="1" w:styleId="KoptekstChar">
    <w:name w:val="Koptekst Char"/>
    <w:basedOn w:val="Standaardalinea-lettertype"/>
    <w:link w:val="Koptekst"/>
    <w:uiPriority w:val="99"/>
    <w:rsid w:val="005E0C12"/>
    <w:rPr>
      <w:rFonts w:ascii="Arial" w:hAnsi="Arial"/>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744835">
      <w:bodyDiv w:val="1"/>
      <w:marLeft w:val="0"/>
      <w:marRight w:val="0"/>
      <w:marTop w:val="0"/>
      <w:marBottom w:val="0"/>
      <w:divBdr>
        <w:top w:val="none" w:sz="0" w:space="0" w:color="auto"/>
        <w:left w:val="none" w:sz="0" w:space="0" w:color="auto"/>
        <w:bottom w:val="none" w:sz="0" w:space="0" w:color="auto"/>
        <w:right w:val="none" w:sz="0" w:space="0" w:color="auto"/>
      </w:divBdr>
    </w:div>
    <w:div w:id="174498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msterdam.nl/bestuur-organisatie/volg-beleid/veiligheid/integer-handelen/beleidsstukken-bi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1CDFAC9-78D3-4A49-B9C5-F321A878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1A2B47D7.dotm</Template>
  <TotalTime>70</TotalTime>
  <Pages>9</Pages>
  <Words>3495</Words>
  <Characters>19225</Characters>
  <Application>Microsoft Office Word</Application>
  <DocSecurity>0</DocSecurity>
  <Lines>160</Lines>
  <Paragraphs>45</Paragraphs>
  <ScaleCrop>false</ScaleCrop>
  <HeadingPairs>
    <vt:vector size="2" baseType="variant">
      <vt:variant>
        <vt:lpstr>Titel</vt:lpstr>
      </vt:variant>
      <vt:variant>
        <vt:i4>1</vt:i4>
      </vt:variant>
    </vt:vector>
  </HeadingPairs>
  <TitlesOfParts>
    <vt:vector size="1" baseType="lpstr">
      <vt:lpstr>1</vt:lpstr>
    </vt:vector>
  </TitlesOfParts>
  <Company>-</Company>
  <LinksUpToDate>false</LinksUpToDate>
  <CharactersWithSpaces>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Peter Groenewegen</dc:creator>
  <cp:lastModifiedBy>Sinaij, Dianthe</cp:lastModifiedBy>
  <cp:revision>5</cp:revision>
  <cp:lastPrinted>2019-10-04T07:45:00Z</cp:lastPrinted>
  <dcterms:created xsi:type="dcterms:W3CDTF">2020-05-12T09:28:00Z</dcterms:created>
  <dcterms:modified xsi:type="dcterms:W3CDTF">2020-05-13T13:39:00Z</dcterms:modified>
</cp:coreProperties>
</file>